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B8039" w14:textId="35385926" w:rsidR="009635D0" w:rsidRPr="009841A0" w:rsidRDefault="001F2DD4" w:rsidP="009635D0">
      <w:pPr>
        <w:spacing w:after="0" w:line="240" w:lineRule="auto"/>
        <w:rPr>
          <w:rFonts w:asciiTheme="minorHAnsi" w:hAnsiTheme="minorHAnsi" w:cs="Calibri"/>
          <w:b/>
          <w:sz w:val="28"/>
          <w:lang w:val="es-ES_tradnl"/>
        </w:rPr>
      </w:pPr>
      <w:r w:rsidRPr="009841A0">
        <w:rPr>
          <w:rFonts w:asciiTheme="minorHAnsi" w:hAnsiTheme="minorHAnsi" w:cs="Calibri"/>
          <w:b/>
          <w:sz w:val="28"/>
          <w:lang w:val="es-ES_tradnl"/>
        </w:rPr>
        <w:t>PLAN CONCERTADO</w:t>
      </w:r>
    </w:p>
    <w:tbl>
      <w:tblPr>
        <w:tblpPr w:leftFromText="141" w:rightFromText="141" w:vertAnchor="page" w:horzAnchor="margin" w:tblpY="228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1275"/>
        <w:gridCol w:w="426"/>
        <w:gridCol w:w="567"/>
        <w:gridCol w:w="2835"/>
        <w:gridCol w:w="850"/>
        <w:gridCol w:w="2410"/>
      </w:tblGrid>
      <w:tr w:rsidR="009841A0" w:rsidRPr="00F3225C" w14:paraId="2C480DCF" w14:textId="77777777" w:rsidTr="009841A0">
        <w:trPr>
          <w:trHeight w:val="320"/>
        </w:trPr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AB032F" w14:textId="77777777" w:rsidR="009841A0" w:rsidRPr="00F3225C" w:rsidRDefault="009841A0" w:rsidP="009841A0">
            <w:pPr>
              <w:pStyle w:val="Encabezado"/>
              <w:rPr>
                <w:rFonts w:cs="Arial"/>
              </w:rPr>
            </w:pPr>
            <w:bookmarkStart w:id="0" w:name="_Hlk512962156"/>
            <w:r w:rsidRPr="00F3225C">
              <w:rPr>
                <w:rFonts w:cs="Arial"/>
                <w:b/>
              </w:rPr>
              <w:t>PROGRAMA DE FORMACIÓN:</w:t>
            </w:r>
            <w:r w:rsidRPr="00F3225C">
              <w:rPr>
                <w:rFonts w:cs="Arial"/>
              </w:rPr>
              <w:t xml:space="preserve">           </w:t>
            </w:r>
            <w:r w:rsidRPr="00F3225C">
              <w:rPr>
                <w:rFonts w:cs="Arial"/>
                <w:b/>
              </w:rPr>
              <w:t xml:space="preserve">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A5ECA2" w14:textId="5C2F3289" w:rsidR="009841A0" w:rsidRPr="00F3225C" w:rsidRDefault="00355667" w:rsidP="009841A0">
            <w:pPr>
              <w:pStyle w:val="Encabezado"/>
              <w:jc w:val="center"/>
              <w:rPr>
                <w:rFonts w:cs="Arial"/>
              </w:rPr>
            </w:pPr>
            <w:r>
              <w:rPr>
                <w:rFonts w:cs="Arial"/>
                <w:i/>
              </w:rPr>
              <w:t>T</w:t>
            </w:r>
            <w:r w:rsidR="00305EAC">
              <w:rPr>
                <w:rFonts w:cs="Arial"/>
                <w:i/>
              </w:rPr>
              <w:t>écnico mecánico de maquinaria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73AC10" w14:textId="77777777" w:rsidR="009841A0" w:rsidRPr="00F3225C" w:rsidRDefault="009841A0" w:rsidP="009841A0">
            <w:pPr>
              <w:pStyle w:val="Encabezado"/>
              <w:rPr>
                <w:rFonts w:cs="Arial"/>
              </w:rPr>
            </w:pPr>
            <w:r w:rsidRPr="00F3225C">
              <w:rPr>
                <w:b/>
              </w:rPr>
              <w:t>FICHA:</w:t>
            </w:r>
            <w:r>
              <w:rPr>
                <w:b/>
              </w:rPr>
              <w:t xml:space="preserve">    </w:t>
            </w:r>
            <w:r w:rsidRPr="00655BB6">
              <w:rPr>
                <w:rFonts w:cs="Arial"/>
                <w:i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9CB7E8" w14:textId="729E0A7D" w:rsidR="009841A0" w:rsidRPr="000D60B0" w:rsidRDefault="00305EAC" w:rsidP="004C2CC9">
            <w:pPr>
              <w:pStyle w:val="Encabezado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</w:t>
            </w:r>
            <w:r w:rsidR="00765CF2">
              <w:rPr>
                <w:rFonts w:cs="Arial"/>
                <w:i/>
                <w:iCs/>
              </w:rPr>
              <w:t>363642</w:t>
            </w:r>
          </w:p>
        </w:tc>
      </w:tr>
      <w:tr w:rsidR="009841A0" w:rsidRPr="00F3225C" w14:paraId="3DBFA297" w14:textId="77777777" w:rsidTr="009841A0">
        <w:trPr>
          <w:trHeight w:val="321"/>
        </w:trPr>
        <w:tc>
          <w:tcPr>
            <w:tcW w:w="1555" w:type="dxa"/>
            <w:tcBorders>
              <w:right w:val="nil"/>
            </w:tcBorders>
          </w:tcPr>
          <w:p w14:paraId="63467F76" w14:textId="77777777" w:rsidR="009841A0" w:rsidRPr="00F3225C" w:rsidRDefault="009841A0" w:rsidP="009841A0">
            <w:pPr>
              <w:pStyle w:val="Encabezado"/>
            </w:pPr>
            <w:r w:rsidRPr="00F3225C">
              <w:rPr>
                <w:rFonts w:cs="Arial"/>
                <w:b/>
                <w:lang w:val="es-ES_tradnl"/>
              </w:rPr>
              <w:t>CENTRO:</w:t>
            </w:r>
          </w:p>
        </w:tc>
        <w:tc>
          <w:tcPr>
            <w:tcW w:w="8363" w:type="dxa"/>
            <w:gridSpan w:val="6"/>
            <w:tcBorders>
              <w:left w:val="nil"/>
            </w:tcBorders>
          </w:tcPr>
          <w:p w14:paraId="2294B3BA" w14:textId="77777777" w:rsidR="009841A0" w:rsidRPr="00F3225C" w:rsidRDefault="009841A0" w:rsidP="009841A0">
            <w:pPr>
              <w:pStyle w:val="Encabezado"/>
              <w:jc w:val="center"/>
            </w:pPr>
            <w:r w:rsidRPr="00F3225C">
              <w:rPr>
                <w:rFonts w:cs="Arial"/>
                <w:i/>
                <w:lang w:val="es-ES_tradnl"/>
              </w:rPr>
              <w:t>Diseño e Innovación Tecnológica Industrial</w:t>
            </w:r>
          </w:p>
        </w:tc>
      </w:tr>
      <w:tr w:rsidR="009841A0" w:rsidRPr="00F3225C" w14:paraId="3B245507" w14:textId="77777777" w:rsidTr="009841A0">
        <w:trPr>
          <w:trHeight w:val="426"/>
        </w:trPr>
        <w:tc>
          <w:tcPr>
            <w:tcW w:w="3256" w:type="dxa"/>
            <w:gridSpan w:val="3"/>
            <w:tcBorders>
              <w:right w:val="nil"/>
            </w:tcBorders>
            <w:vAlign w:val="center"/>
          </w:tcPr>
          <w:p w14:paraId="7BCD4149" w14:textId="77777777" w:rsidR="009841A0" w:rsidRPr="00F3225C" w:rsidRDefault="009841A0" w:rsidP="009841A0">
            <w:pPr>
              <w:pStyle w:val="Encabezado"/>
              <w:rPr>
                <w:b/>
              </w:rPr>
            </w:pPr>
            <w:r w:rsidRPr="00F3225C">
              <w:rPr>
                <w:b/>
                <w:lang w:val="es-ES_tradnl"/>
              </w:rPr>
              <w:t>NOMBRE DEL INSTRUCTOR:</w:t>
            </w:r>
            <w:r>
              <w:rPr>
                <w:b/>
                <w:lang w:val="es-ES_tradnl"/>
              </w:rPr>
              <w:t xml:space="preserve"> </w:t>
            </w:r>
          </w:p>
        </w:tc>
        <w:tc>
          <w:tcPr>
            <w:tcW w:w="6662" w:type="dxa"/>
            <w:gridSpan w:val="4"/>
            <w:tcBorders>
              <w:left w:val="nil"/>
            </w:tcBorders>
            <w:vAlign w:val="center"/>
          </w:tcPr>
          <w:p w14:paraId="0C4E83D6" w14:textId="03AF70D1" w:rsidR="009841A0" w:rsidRPr="0042360B" w:rsidRDefault="00AE785D" w:rsidP="009841A0">
            <w:pPr>
              <w:pStyle w:val="Encabezado"/>
              <w:jc w:val="center"/>
              <w:rPr>
                <w:rFonts w:cs="Arial"/>
                <w:i/>
                <w:iCs/>
                <w:lang w:val="es-ES_tradnl"/>
              </w:rPr>
            </w:pPr>
            <w:r>
              <w:rPr>
                <w:rFonts w:cs="Arial"/>
                <w:i/>
                <w:iCs/>
                <w:lang w:val="es-ES_tradnl"/>
              </w:rPr>
              <w:t xml:space="preserve">Luis Eduardo Agudelo </w:t>
            </w:r>
            <w:r w:rsidR="008C2DA1">
              <w:rPr>
                <w:rFonts w:cs="Arial"/>
                <w:i/>
                <w:iCs/>
                <w:lang w:val="es-ES_tradnl"/>
              </w:rPr>
              <w:t>M</w:t>
            </w:r>
            <w:r>
              <w:rPr>
                <w:rFonts w:cs="Arial"/>
                <w:i/>
                <w:iCs/>
                <w:lang w:val="es-ES_tradnl"/>
              </w:rPr>
              <w:t>oncada</w:t>
            </w:r>
          </w:p>
        </w:tc>
      </w:tr>
      <w:tr w:rsidR="009841A0" w:rsidRPr="00F3225C" w14:paraId="4B78B54E" w14:textId="77777777" w:rsidTr="009841A0">
        <w:trPr>
          <w:trHeight w:val="434"/>
        </w:trPr>
        <w:tc>
          <w:tcPr>
            <w:tcW w:w="3823" w:type="dxa"/>
            <w:gridSpan w:val="4"/>
            <w:tcBorders>
              <w:right w:val="nil"/>
            </w:tcBorders>
            <w:vAlign w:val="center"/>
          </w:tcPr>
          <w:p w14:paraId="7BDEAE6D" w14:textId="77777777" w:rsidR="009841A0" w:rsidRPr="00F3225C" w:rsidRDefault="009841A0" w:rsidP="009841A0">
            <w:pPr>
              <w:pStyle w:val="Encabezado"/>
              <w:rPr>
                <w:b/>
                <w:lang w:val="es-ES_tradnl"/>
              </w:rPr>
            </w:pPr>
            <w:r w:rsidRPr="00F3225C">
              <w:rPr>
                <w:rFonts w:cs="Arial"/>
                <w:b/>
              </w:rPr>
              <w:t xml:space="preserve">CIUDAD Y FECHA DE </w:t>
            </w:r>
            <w:r>
              <w:rPr>
                <w:rFonts w:cs="Arial"/>
                <w:b/>
              </w:rPr>
              <w:t>CONCERTACION</w:t>
            </w:r>
            <w:r w:rsidRPr="00F3225C">
              <w:rPr>
                <w:rFonts w:cs="Arial"/>
                <w:b/>
              </w:rPr>
              <w:t xml:space="preserve">:                   </w:t>
            </w:r>
          </w:p>
        </w:tc>
        <w:tc>
          <w:tcPr>
            <w:tcW w:w="6095" w:type="dxa"/>
            <w:gridSpan w:val="3"/>
            <w:tcBorders>
              <w:left w:val="nil"/>
            </w:tcBorders>
            <w:vAlign w:val="center"/>
          </w:tcPr>
          <w:p w14:paraId="28D69757" w14:textId="75181A48" w:rsidR="009841A0" w:rsidRPr="00745153" w:rsidRDefault="009841A0" w:rsidP="009841A0">
            <w:pPr>
              <w:pStyle w:val="Encabezado"/>
              <w:jc w:val="center"/>
              <w:rPr>
                <w:rFonts w:cs="Arial"/>
                <w:i/>
                <w:lang w:val="es-ES_tradnl"/>
              </w:rPr>
            </w:pPr>
            <w:r>
              <w:rPr>
                <w:rFonts w:cs="Arial"/>
                <w:i/>
                <w:lang w:val="es-ES_tradnl"/>
              </w:rPr>
              <w:t xml:space="preserve">Dosquebradas, </w:t>
            </w:r>
            <w:r w:rsidR="00AE785D">
              <w:rPr>
                <w:rFonts w:cs="Arial"/>
                <w:i/>
                <w:lang w:val="es-ES_tradnl"/>
              </w:rPr>
              <w:t xml:space="preserve"> </w:t>
            </w:r>
            <w:r w:rsidR="00B34326">
              <w:rPr>
                <w:rFonts w:cs="Arial"/>
                <w:i/>
                <w:lang w:val="es-ES_tradnl"/>
              </w:rPr>
              <w:t xml:space="preserve">12 de Mayo </w:t>
            </w:r>
            <w:r w:rsidR="00765CF2">
              <w:rPr>
                <w:rFonts w:cs="Arial"/>
                <w:i/>
                <w:lang w:val="es-ES_tradnl"/>
              </w:rPr>
              <w:t xml:space="preserve"> de 2026</w:t>
            </w:r>
          </w:p>
        </w:tc>
      </w:tr>
    </w:tbl>
    <w:p w14:paraId="0B15CD23" w14:textId="77777777" w:rsidR="009635D0" w:rsidRPr="008753B6" w:rsidRDefault="009635D0" w:rsidP="009635D0">
      <w:pPr>
        <w:tabs>
          <w:tab w:val="left" w:pos="0"/>
        </w:tabs>
        <w:spacing w:after="0" w:line="240" w:lineRule="auto"/>
        <w:jc w:val="center"/>
        <w:rPr>
          <w:rFonts w:asciiTheme="minorHAnsi" w:hAnsiTheme="minorHAnsi"/>
        </w:rPr>
      </w:pPr>
    </w:p>
    <w:p w14:paraId="34BEB3AB" w14:textId="77777777" w:rsidR="00036B80" w:rsidRPr="00A16731" w:rsidRDefault="00036B80" w:rsidP="009635D0">
      <w:pPr>
        <w:tabs>
          <w:tab w:val="left" w:pos="810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bookmarkEnd w:id="0"/>
    <w:p w14:paraId="23436A59" w14:textId="1E6836A6" w:rsidR="00E47BEA" w:rsidRPr="001F4EAA" w:rsidRDefault="003B7C59" w:rsidP="00E47BEA">
      <w:pPr>
        <w:pStyle w:val="Prrafodelista"/>
        <w:tabs>
          <w:tab w:val="left" w:pos="810"/>
        </w:tabs>
        <w:spacing w:after="0" w:line="240" w:lineRule="auto"/>
        <w:ind w:left="0"/>
        <w:rPr>
          <w:b/>
          <w:bCs/>
        </w:rPr>
      </w:pPr>
      <w:r>
        <w:rPr>
          <w:b/>
          <w:bCs/>
          <w:color w:val="FF0000"/>
        </w:rPr>
        <w:t>CALENDARIO</w:t>
      </w:r>
    </w:p>
    <w:p w14:paraId="6C538E94" w14:textId="77777777" w:rsidR="00E47BEA" w:rsidRDefault="00E47BEA" w:rsidP="009635D0">
      <w:pPr>
        <w:tabs>
          <w:tab w:val="left" w:pos="810"/>
        </w:tabs>
        <w:spacing w:after="0" w:line="240" w:lineRule="auto"/>
        <w:rPr>
          <w:rFonts w:asciiTheme="minorHAnsi" w:hAnsiTheme="minorHAnsi"/>
        </w:rPr>
      </w:pPr>
    </w:p>
    <w:p w14:paraId="5C91B116" w14:textId="15DB5600" w:rsidR="000938D4" w:rsidRPr="00305EAC" w:rsidRDefault="003B7C59" w:rsidP="00C738B1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El trimestre ini</w:t>
      </w:r>
      <w:r w:rsidR="00765CF2">
        <w:rPr>
          <w:rFonts w:asciiTheme="minorHAnsi" w:hAnsiTheme="minorHAnsi" w:cs="Calibri"/>
          <w:bCs/>
          <w:lang w:val="es-ES_tradnl"/>
        </w:rPr>
        <w:t xml:space="preserve">cia el </w:t>
      </w:r>
      <w:r w:rsidR="00B34326">
        <w:rPr>
          <w:rFonts w:asciiTheme="minorHAnsi" w:hAnsiTheme="minorHAnsi" w:cs="Calibri"/>
          <w:bCs/>
          <w:lang w:val="es-ES_tradnl"/>
        </w:rPr>
        <w:t xml:space="preserve">14 de Abril </w:t>
      </w:r>
      <w:r w:rsidR="00765CF2">
        <w:rPr>
          <w:rFonts w:asciiTheme="minorHAnsi" w:hAnsiTheme="minorHAnsi" w:cs="Calibri"/>
          <w:bCs/>
          <w:lang w:val="es-ES_tradnl"/>
        </w:rPr>
        <w:t xml:space="preserve"> d</w:t>
      </w:r>
      <w:r w:rsidR="00B34326">
        <w:rPr>
          <w:rFonts w:asciiTheme="minorHAnsi" w:hAnsiTheme="minorHAnsi" w:cs="Calibri"/>
          <w:bCs/>
          <w:lang w:val="es-ES_tradnl"/>
        </w:rPr>
        <w:t xml:space="preserve">e </w:t>
      </w:r>
      <w:r w:rsidR="00765CF2">
        <w:rPr>
          <w:rFonts w:asciiTheme="minorHAnsi" w:hAnsiTheme="minorHAnsi" w:cs="Calibri"/>
          <w:bCs/>
          <w:lang w:val="es-ES_tradnl"/>
        </w:rPr>
        <w:t xml:space="preserve">2026 y termina el </w:t>
      </w:r>
      <w:r w:rsidR="00B34326">
        <w:rPr>
          <w:rFonts w:asciiTheme="minorHAnsi" w:hAnsiTheme="minorHAnsi" w:cs="Calibri"/>
          <w:bCs/>
          <w:lang w:val="es-ES_tradnl"/>
        </w:rPr>
        <w:t xml:space="preserve">06 julio </w:t>
      </w:r>
      <w:r w:rsidR="00765CF2">
        <w:rPr>
          <w:rFonts w:asciiTheme="minorHAnsi" w:hAnsiTheme="minorHAnsi" w:cs="Calibri"/>
          <w:bCs/>
          <w:lang w:val="es-ES_tradnl"/>
        </w:rPr>
        <w:t>de 2026</w:t>
      </w:r>
    </w:p>
    <w:p w14:paraId="7585378F" w14:textId="3348ADB0" w:rsidR="0052170B" w:rsidRPr="001F4EAA" w:rsidRDefault="00775B45" w:rsidP="0052170B">
      <w:pPr>
        <w:pStyle w:val="Prrafodelista"/>
        <w:tabs>
          <w:tab w:val="left" w:pos="810"/>
        </w:tabs>
        <w:spacing w:after="0" w:line="240" w:lineRule="auto"/>
        <w:ind w:left="0"/>
        <w:rPr>
          <w:b/>
          <w:bCs/>
        </w:rPr>
      </w:pPr>
      <w:r>
        <w:rPr>
          <w:b/>
          <w:bCs/>
          <w:color w:val="FF0000"/>
        </w:rPr>
        <w:t>PROPUESTA DE TRABAJO</w:t>
      </w:r>
    </w:p>
    <w:p w14:paraId="12B165EF" w14:textId="77777777" w:rsidR="0052170B" w:rsidRDefault="0052170B" w:rsidP="0052170B">
      <w:pPr>
        <w:tabs>
          <w:tab w:val="left" w:pos="810"/>
        </w:tabs>
        <w:spacing w:after="0" w:line="240" w:lineRule="auto"/>
        <w:rPr>
          <w:rFonts w:asciiTheme="minorHAnsi" w:hAnsiTheme="minorHAnsi"/>
        </w:rPr>
      </w:pPr>
    </w:p>
    <w:p w14:paraId="3AA03467" w14:textId="7301AE47" w:rsidR="0052170B" w:rsidRPr="00F20EEB" w:rsidRDefault="00F20EEB" w:rsidP="0052170B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Todas las propuestas dependen enteramente de las disposiciones de bioseguridad frente al COVID 19 que puedan tomar las instituciones regionales, nacionales y el SENA.</w:t>
      </w:r>
    </w:p>
    <w:p w14:paraId="62B6A443" w14:textId="77777777" w:rsidR="00305EAC" w:rsidRDefault="00891B5F" w:rsidP="00F5459D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 xml:space="preserve">En este trimestre trabajaremos </w:t>
      </w:r>
      <w:r w:rsidR="00355667">
        <w:rPr>
          <w:rFonts w:asciiTheme="minorHAnsi" w:hAnsiTheme="minorHAnsi" w:cs="Calibri"/>
          <w:bCs/>
          <w:lang w:val="es-ES_tradnl"/>
        </w:rPr>
        <w:t>la</w:t>
      </w:r>
      <w:r>
        <w:rPr>
          <w:rFonts w:asciiTheme="minorHAnsi" w:hAnsiTheme="minorHAnsi" w:cs="Calibri"/>
          <w:bCs/>
          <w:lang w:val="es-ES_tradnl"/>
        </w:rPr>
        <w:t xml:space="preserve"> competenci</w:t>
      </w:r>
      <w:r w:rsidR="008029B0">
        <w:rPr>
          <w:rFonts w:asciiTheme="minorHAnsi" w:hAnsiTheme="minorHAnsi" w:cs="Calibri"/>
          <w:bCs/>
          <w:lang w:val="es-ES_tradnl"/>
        </w:rPr>
        <w:t xml:space="preserve">a </w:t>
      </w:r>
      <w:r w:rsidR="007001AC" w:rsidRPr="007001AC">
        <w:rPr>
          <w:rFonts w:asciiTheme="minorHAnsi" w:hAnsiTheme="minorHAnsi" w:cs="Calibri"/>
          <w:bCs/>
          <w:lang w:val="es-ES_tradnl"/>
        </w:rPr>
        <w:t xml:space="preserve"> </w:t>
      </w:r>
      <w:r w:rsidR="007569E3">
        <w:rPr>
          <w:rFonts w:asciiTheme="minorHAnsi" w:hAnsiTheme="minorHAnsi" w:cs="Calibri"/>
          <w:bCs/>
          <w:lang w:val="es-ES_tradnl"/>
        </w:rPr>
        <w:t xml:space="preserve">REPARACIÓN DE </w:t>
      </w:r>
      <w:r w:rsidR="00305EAC">
        <w:rPr>
          <w:rFonts w:asciiTheme="minorHAnsi" w:hAnsiTheme="minorHAnsi" w:cs="Calibri"/>
          <w:bCs/>
          <w:lang w:val="es-ES_tradnl"/>
        </w:rPr>
        <w:t xml:space="preserve">SISTEMAS DE BIENES  Y SISTEMAS MECÁNICOS </w:t>
      </w:r>
      <w:r w:rsidR="00C51D5B">
        <w:rPr>
          <w:rFonts w:asciiTheme="minorHAnsi" w:hAnsiTheme="minorHAnsi" w:cs="Calibri"/>
          <w:bCs/>
          <w:lang w:val="es-ES_tradnl"/>
        </w:rPr>
        <w:t>;</w:t>
      </w:r>
      <w:r w:rsidR="00AE785D">
        <w:rPr>
          <w:rFonts w:asciiTheme="minorHAnsi" w:hAnsiTheme="minorHAnsi" w:cs="Calibri"/>
          <w:b/>
          <w:i/>
          <w:iCs/>
          <w:lang w:val="es-ES_tradnl"/>
        </w:rPr>
        <w:t xml:space="preserve"> </w:t>
      </w:r>
      <w:r w:rsidR="00F20EEB">
        <w:rPr>
          <w:rFonts w:asciiTheme="minorHAnsi" w:hAnsiTheme="minorHAnsi" w:cs="Calibri"/>
          <w:bCs/>
          <w:lang w:val="es-ES_tradnl"/>
        </w:rPr>
        <w:t xml:space="preserve">será desarrollada con todos sus resultados de aprendizaje </w:t>
      </w:r>
      <w:r>
        <w:rPr>
          <w:rFonts w:asciiTheme="minorHAnsi" w:hAnsiTheme="minorHAnsi" w:cs="Calibri"/>
          <w:bCs/>
          <w:lang w:val="es-ES_tradnl"/>
        </w:rPr>
        <w:t>durante todo el trimestre</w:t>
      </w:r>
      <w:r w:rsidR="00F20EEB">
        <w:rPr>
          <w:rFonts w:asciiTheme="minorHAnsi" w:hAnsiTheme="minorHAnsi" w:cs="Calibri"/>
          <w:bCs/>
          <w:lang w:val="es-ES_tradnl"/>
        </w:rPr>
        <w:t xml:space="preserve">. </w:t>
      </w:r>
      <w:r>
        <w:rPr>
          <w:rFonts w:asciiTheme="minorHAnsi" w:hAnsiTheme="minorHAnsi" w:cs="Calibri"/>
          <w:bCs/>
          <w:lang w:val="es-ES_tradnl"/>
        </w:rPr>
        <w:t xml:space="preserve">La competencia busca </w:t>
      </w:r>
      <w:r w:rsidR="00AE0FD4">
        <w:rPr>
          <w:rFonts w:asciiTheme="minorHAnsi" w:hAnsiTheme="minorHAnsi" w:cs="Calibri"/>
          <w:bCs/>
          <w:lang w:val="es-ES_tradnl"/>
        </w:rPr>
        <w:t>fortalecer las facultades en el manejo de los dispositivos que nos permitan acceder a las diferentes redes de información</w:t>
      </w:r>
      <w:r w:rsidR="00581AE6">
        <w:rPr>
          <w:rFonts w:asciiTheme="minorHAnsi" w:hAnsiTheme="minorHAnsi" w:cs="Calibri"/>
          <w:bCs/>
          <w:lang w:val="es-ES_tradnl"/>
        </w:rPr>
        <w:t xml:space="preserve">. </w:t>
      </w:r>
    </w:p>
    <w:p w14:paraId="12063093" w14:textId="116E9812" w:rsidR="001F2DD4" w:rsidRPr="00F20EEB" w:rsidRDefault="00F20EEB" w:rsidP="00F5459D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 xml:space="preserve"> </w:t>
      </w:r>
      <w:r w:rsidR="00305EAC">
        <w:rPr>
          <w:rFonts w:asciiTheme="minorHAnsi" w:hAnsiTheme="minorHAnsi" w:cs="Calibri"/>
          <w:bCs/>
          <w:lang w:val="es-ES_tradnl"/>
        </w:rPr>
        <w:t>A</w:t>
      </w:r>
      <w:r>
        <w:rPr>
          <w:rFonts w:asciiTheme="minorHAnsi" w:hAnsiTheme="minorHAnsi" w:cs="Calibri"/>
          <w:bCs/>
          <w:lang w:val="es-ES_tradnl"/>
        </w:rPr>
        <w:t>lgunas sesiones serán de acompañamiento</w:t>
      </w:r>
      <w:r w:rsidR="00AE785D">
        <w:rPr>
          <w:rFonts w:asciiTheme="minorHAnsi" w:hAnsiTheme="minorHAnsi" w:cs="Calibri"/>
          <w:bCs/>
          <w:lang w:val="es-ES_tradnl"/>
        </w:rPr>
        <w:t xml:space="preserve"> PRESENCIAL Y VIRTUAL </w:t>
      </w:r>
      <w:r>
        <w:rPr>
          <w:rFonts w:asciiTheme="minorHAnsi" w:hAnsiTheme="minorHAnsi" w:cs="Calibri"/>
          <w:bCs/>
          <w:lang w:val="es-ES_tradnl"/>
        </w:rPr>
        <w:t xml:space="preserve"> por el contenido teórico o de simulación </w:t>
      </w:r>
      <w:r w:rsidR="00AE785D">
        <w:rPr>
          <w:rFonts w:asciiTheme="minorHAnsi" w:hAnsiTheme="minorHAnsi" w:cs="Calibri"/>
          <w:bCs/>
          <w:lang w:val="es-ES_tradnl"/>
        </w:rPr>
        <w:t xml:space="preserve">PRÁCTICA Y </w:t>
      </w:r>
      <w:r>
        <w:rPr>
          <w:rFonts w:asciiTheme="minorHAnsi" w:hAnsiTheme="minorHAnsi" w:cs="Calibri"/>
          <w:bCs/>
          <w:lang w:val="es-ES_tradnl"/>
        </w:rPr>
        <w:t xml:space="preserve">por software. </w:t>
      </w:r>
    </w:p>
    <w:p w14:paraId="2B122085" w14:textId="154D6924" w:rsidR="00F20EEB" w:rsidRPr="001F4EAA" w:rsidRDefault="00F20EEB" w:rsidP="00F20EEB">
      <w:pPr>
        <w:pStyle w:val="Prrafodelista"/>
        <w:tabs>
          <w:tab w:val="left" w:pos="810"/>
        </w:tabs>
        <w:spacing w:after="0" w:line="240" w:lineRule="auto"/>
        <w:ind w:left="0"/>
        <w:rPr>
          <w:b/>
          <w:bCs/>
        </w:rPr>
      </w:pPr>
      <w:r>
        <w:rPr>
          <w:b/>
          <w:bCs/>
          <w:color w:val="FF0000"/>
        </w:rPr>
        <w:t>EVALUACION</w:t>
      </w:r>
    </w:p>
    <w:p w14:paraId="717651F9" w14:textId="77777777" w:rsidR="00F20EEB" w:rsidRDefault="00F20EEB" w:rsidP="00F20EEB">
      <w:pPr>
        <w:tabs>
          <w:tab w:val="left" w:pos="810"/>
        </w:tabs>
        <w:spacing w:after="0" w:line="240" w:lineRule="auto"/>
        <w:rPr>
          <w:rFonts w:asciiTheme="minorHAnsi" w:hAnsiTheme="minorHAnsi"/>
        </w:rPr>
      </w:pPr>
    </w:p>
    <w:p w14:paraId="2809DC06" w14:textId="4DE432EE" w:rsidR="001F2DD4" w:rsidRDefault="00F20EEB" w:rsidP="00F20EEB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 xml:space="preserve">Recuerde que la evaluación es permanente, actitudes y aptitudes son apreciadas cada vez dentro de la evaluación formativa. Esto puede afectar directamente la evaluación de desempeño </w:t>
      </w:r>
      <w:r w:rsidR="001673B6">
        <w:rPr>
          <w:rFonts w:asciiTheme="minorHAnsi" w:hAnsiTheme="minorHAnsi" w:cs="Calibri"/>
          <w:bCs/>
          <w:lang w:val="es-ES_tradnl"/>
        </w:rPr>
        <w:t>total</w:t>
      </w:r>
      <w:r>
        <w:rPr>
          <w:rFonts w:asciiTheme="minorHAnsi" w:hAnsiTheme="minorHAnsi" w:cs="Calibri"/>
          <w:bCs/>
          <w:lang w:val="es-ES_tradnl"/>
        </w:rPr>
        <w:t>.</w:t>
      </w:r>
    </w:p>
    <w:p w14:paraId="685215BF" w14:textId="5F28567D" w:rsidR="00E5028C" w:rsidRDefault="00B1546E" w:rsidP="00F20EE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PROPUESTA DE CONCERTACION</w:t>
      </w:r>
    </w:p>
    <w:p w14:paraId="72A515AE" w14:textId="52713660" w:rsidR="00B1546E" w:rsidRDefault="00B1546E" w:rsidP="00B1546E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El instructor en la Tabla 1, realiza la propuesta del plan de trabajo a desarrollar en el trimestre.</w:t>
      </w:r>
    </w:p>
    <w:p w14:paraId="5C3FEFFE" w14:textId="1BE6CB6D" w:rsidR="00533BE6" w:rsidRDefault="00533BE6" w:rsidP="00B1546E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</w:p>
    <w:p w14:paraId="11E82066" w14:textId="17FDF798" w:rsidR="00533BE6" w:rsidRDefault="00533BE6" w:rsidP="00B1546E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</w:p>
    <w:tbl>
      <w:tblPr>
        <w:tblpPr w:leftFromText="141" w:rightFromText="141" w:vertAnchor="text" w:horzAnchor="margin" w:tblpY="61"/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7"/>
        <w:gridCol w:w="1422"/>
        <w:gridCol w:w="2509"/>
        <w:gridCol w:w="2728"/>
        <w:gridCol w:w="2659"/>
      </w:tblGrid>
      <w:tr w:rsidR="00533BE6" w:rsidRPr="00111DD8" w14:paraId="62895F49" w14:textId="77777777" w:rsidTr="00B1546E">
        <w:trPr>
          <w:trHeight w:val="360"/>
        </w:trPr>
        <w:tc>
          <w:tcPr>
            <w:tcW w:w="1167" w:type="dxa"/>
            <w:shd w:val="clear" w:color="auto" w:fill="auto"/>
          </w:tcPr>
          <w:p w14:paraId="423DA893" w14:textId="50012457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422" w:type="dxa"/>
            <w:shd w:val="clear" w:color="auto" w:fill="auto"/>
          </w:tcPr>
          <w:p w14:paraId="5278ECB0" w14:textId="1AB5EAE5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509" w:type="dxa"/>
            <w:shd w:val="clear" w:color="auto" w:fill="auto"/>
          </w:tcPr>
          <w:p w14:paraId="041CFB40" w14:textId="6B5AEFFF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728" w:type="dxa"/>
            <w:shd w:val="clear" w:color="auto" w:fill="auto"/>
          </w:tcPr>
          <w:p w14:paraId="66DF7B86" w14:textId="47177E74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659" w:type="dxa"/>
            <w:shd w:val="clear" w:color="auto" w:fill="auto"/>
            <w:hideMark/>
          </w:tcPr>
          <w:p w14:paraId="69EE2694" w14:textId="75D9EAC6" w:rsidR="00B1546E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  <w:r w:rsidRPr="00111DD8"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  <w:t>Firma</w:t>
            </w:r>
          </w:p>
          <w:p w14:paraId="03335E80" w14:textId="77777777" w:rsidR="00533BE6" w:rsidRDefault="00533BE6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  <w:p w14:paraId="42AE5615" w14:textId="77777777" w:rsidR="00533BE6" w:rsidRDefault="00533BE6" w:rsidP="00372E63">
            <w:pPr>
              <w:spacing w:after="0" w:line="240" w:lineRule="auto"/>
              <w:ind w:firstLine="708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  <w:p w14:paraId="2692A324" w14:textId="7A4F6964" w:rsidR="00533BE6" w:rsidRPr="00111DD8" w:rsidRDefault="00533BE6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</w:tr>
      <w:tr w:rsidR="00533BE6" w:rsidRPr="00111DD8" w14:paraId="4FADAD6B" w14:textId="77777777" w:rsidTr="00B1546E">
        <w:trPr>
          <w:trHeight w:val="391"/>
        </w:trPr>
        <w:tc>
          <w:tcPr>
            <w:tcW w:w="1167" w:type="dxa"/>
            <w:shd w:val="clear" w:color="auto" w:fill="auto"/>
            <w:vAlign w:val="center"/>
          </w:tcPr>
          <w:p w14:paraId="4B197119" w14:textId="77777777" w:rsidR="00B1546E" w:rsidRPr="003403FA" w:rsidRDefault="00B1546E" w:rsidP="009E3321">
            <w:pPr>
              <w:spacing w:after="0" w:line="240" w:lineRule="auto"/>
              <w:jc w:val="center"/>
              <w:rPr>
                <w:rFonts w:asciiTheme="minorHAnsi" w:hAnsiTheme="minorHAnsi" w:cs="Calibri"/>
                <w:bCs/>
                <w:sz w:val="20"/>
                <w:szCs w:val="20"/>
                <w:lang w:val="es-ES_tradnl"/>
              </w:rPr>
            </w:pPr>
            <w:r w:rsidRPr="003403FA">
              <w:rPr>
                <w:rFonts w:cs="Calibri"/>
                <w:sz w:val="20"/>
                <w:szCs w:val="20"/>
              </w:rPr>
              <w:t>CC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A14B668" w14:textId="66D4B7AD" w:rsidR="00B1546E" w:rsidRPr="003403FA" w:rsidRDefault="006E29B2" w:rsidP="009E3321">
            <w:pPr>
              <w:spacing w:after="0" w:line="240" w:lineRule="auto"/>
              <w:jc w:val="right"/>
              <w:rPr>
                <w:rFonts w:asciiTheme="minorHAnsi" w:hAnsiTheme="minorHAnsi" w:cs="Calibri"/>
                <w:bCs/>
                <w:sz w:val="20"/>
                <w:szCs w:val="20"/>
                <w:lang w:val="es-ES_tradn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lang w:val="es-ES_tradnl"/>
              </w:rPr>
              <w:t xml:space="preserve">10128098  </w:t>
            </w:r>
          </w:p>
        </w:tc>
        <w:tc>
          <w:tcPr>
            <w:tcW w:w="2509" w:type="dxa"/>
            <w:shd w:val="clear" w:color="auto" w:fill="auto"/>
            <w:vAlign w:val="center"/>
          </w:tcPr>
          <w:p w14:paraId="77A683F4" w14:textId="2CC61848" w:rsidR="00B1546E" w:rsidRPr="003403FA" w:rsidRDefault="006E29B2" w:rsidP="006E29B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Luis Eduardo Agudelo M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4A210F1E" w14:textId="62BE5300" w:rsidR="00B1546E" w:rsidRPr="003403FA" w:rsidRDefault="00B1546E" w:rsidP="00B1546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auto"/>
          </w:tcPr>
          <w:p w14:paraId="714DC5E4" w14:textId="408FE17E" w:rsidR="00B1546E" w:rsidRPr="00B1546E" w:rsidRDefault="00B1546E" w:rsidP="009E3321">
            <w:pPr>
              <w:spacing w:after="0" w:line="240" w:lineRule="auto"/>
              <w:rPr>
                <w:rFonts w:asciiTheme="minorHAnsi" w:hAnsiTheme="minorHAnsi" w:cs="Calibri"/>
                <w:bCs/>
                <w:sz w:val="20"/>
                <w:szCs w:val="20"/>
                <w:u w:val="single"/>
                <w:lang w:val="es-ES_tradn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u w:val="single"/>
                <w:lang w:val="es-ES_tradnl"/>
              </w:rPr>
              <w:t xml:space="preserve">                                     .</w:t>
            </w:r>
          </w:p>
        </w:tc>
      </w:tr>
    </w:tbl>
    <w:p w14:paraId="159B59C7" w14:textId="77777777" w:rsidR="00B1546E" w:rsidRDefault="00B1546E">
      <w:pPr>
        <w:spacing w:after="0" w:line="240" w:lineRule="auto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br w:type="page"/>
      </w:r>
    </w:p>
    <w:p w14:paraId="4CBE6E36" w14:textId="424CC12B" w:rsidR="00A13C0E" w:rsidRPr="00B1546E" w:rsidRDefault="00E5028C" w:rsidP="007551FB">
      <w:pPr>
        <w:spacing w:after="0"/>
        <w:jc w:val="both"/>
        <w:rPr>
          <w:rFonts w:asciiTheme="minorHAnsi" w:hAnsiTheme="minorHAnsi" w:cs="Calibri"/>
          <w:b/>
          <w:lang w:val="es-ES_tradnl"/>
        </w:rPr>
      </w:pPr>
      <w:r w:rsidRPr="00B1546E">
        <w:rPr>
          <w:rFonts w:asciiTheme="minorHAnsi" w:hAnsiTheme="minorHAnsi" w:cs="Calibri"/>
          <w:b/>
          <w:lang w:val="es-ES_tradnl"/>
        </w:rPr>
        <w:lastRenderedPageBreak/>
        <w:t>Tabla 1.</w:t>
      </w:r>
      <w:r w:rsidR="00F5459D" w:rsidRPr="00B1546E">
        <w:rPr>
          <w:rFonts w:asciiTheme="minorHAnsi" w:hAnsiTheme="minorHAnsi" w:cs="Calibri"/>
          <w:b/>
          <w:lang w:val="es-ES_tradnl"/>
        </w:rPr>
        <w:t xml:space="preserve"> PLAN CONCERTADO</w:t>
      </w:r>
    </w:p>
    <w:tbl>
      <w:tblPr>
        <w:tblStyle w:val="Tablaconcuadrcula"/>
        <w:tblW w:w="10627" w:type="dxa"/>
        <w:tblLayout w:type="fixed"/>
        <w:tblLook w:val="04A0" w:firstRow="1" w:lastRow="0" w:firstColumn="1" w:lastColumn="0" w:noHBand="0" w:noVBand="1"/>
      </w:tblPr>
      <w:tblGrid>
        <w:gridCol w:w="2593"/>
        <w:gridCol w:w="237"/>
        <w:gridCol w:w="284"/>
        <w:gridCol w:w="4536"/>
        <w:gridCol w:w="425"/>
        <w:gridCol w:w="425"/>
        <w:gridCol w:w="993"/>
        <w:gridCol w:w="567"/>
        <w:gridCol w:w="567"/>
      </w:tblGrid>
      <w:tr w:rsidR="00E5028C" w:rsidRPr="00E5028C" w14:paraId="3AEC312D" w14:textId="77777777" w:rsidTr="001F0E9F">
        <w:tc>
          <w:tcPr>
            <w:tcW w:w="2593" w:type="dxa"/>
            <w:vAlign w:val="center"/>
          </w:tcPr>
          <w:p w14:paraId="792057B1" w14:textId="19D9B3BF" w:rsidR="00E5028C" w:rsidRPr="00305EAC" w:rsidRDefault="00E5028C" w:rsidP="00E5028C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val="es-ES_tradnl"/>
              </w:rPr>
            </w:pPr>
            <w:r w:rsidRPr="00305EAC">
              <w:rPr>
                <w:rFonts w:cs="Calibri"/>
                <w:b/>
                <w:sz w:val="18"/>
                <w:szCs w:val="18"/>
                <w:lang w:val="es-ES_tradnl"/>
              </w:rPr>
              <w:t>ACTIVIDAD DE PROYECTO:</w:t>
            </w:r>
          </w:p>
        </w:tc>
        <w:tc>
          <w:tcPr>
            <w:tcW w:w="8034" w:type="dxa"/>
            <w:gridSpan w:val="8"/>
            <w:vAlign w:val="center"/>
          </w:tcPr>
          <w:p w14:paraId="6DD90D9D" w14:textId="75C48167" w:rsidR="00E5028C" w:rsidRPr="00305EAC" w:rsidRDefault="00F969C8" w:rsidP="006E29B2">
            <w:pPr>
              <w:spacing w:after="0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305EAC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REALIZAR ACTIVIDADES PRACTICAS EN BANCO METALMECANICO</w:t>
            </w:r>
            <w:r w:rsidR="00BC2CF0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Y EN EL TORNO MECÁNICO.</w:t>
            </w:r>
          </w:p>
        </w:tc>
      </w:tr>
      <w:tr w:rsidR="00E5028C" w:rsidRPr="00E5028C" w14:paraId="6E7CF929" w14:textId="77777777" w:rsidTr="001F0E9F">
        <w:tc>
          <w:tcPr>
            <w:tcW w:w="2593" w:type="dxa"/>
            <w:vAlign w:val="center"/>
          </w:tcPr>
          <w:p w14:paraId="12276FFB" w14:textId="2575D666" w:rsidR="00E5028C" w:rsidRPr="00305EAC" w:rsidRDefault="00E5028C" w:rsidP="00E5028C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val="es-ES_tradnl"/>
              </w:rPr>
            </w:pPr>
            <w:r w:rsidRPr="00305EAC">
              <w:rPr>
                <w:rFonts w:cs="Calibri"/>
                <w:b/>
                <w:sz w:val="18"/>
                <w:szCs w:val="18"/>
                <w:lang w:val="es-ES_tradnl"/>
              </w:rPr>
              <w:t>COMPETENCIA:</w:t>
            </w:r>
          </w:p>
        </w:tc>
        <w:tc>
          <w:tcPr>
            <w:tcW w:w="8034" w:type="dxa"/>
            <w:gridSpan w:val="8"/>
            <w:vAlign w:val="center"/>
          </w:tcPr>
          <w:p w14:paraId="0181E00D" w14:textId="5C048F17" w:rsidR="00E5028C" w:rsidRPr="00305EAC" w:rsidRDefault="00D14B5C" w:rsidP="007551FB">
            <w:pPr>
              <w:spacing w:after="0"/>
              <w:rPr>
                <w:rFonts w:asciiTheme="majorHAnsi" w:hAnsiTheme="majorHAnsi"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305EAC">
              <w:rPr>
                <w:rFonts w:asciiTheme="majorHAnsi" w:hAnsiTheme="majorHAnsi" w:cs="Calibri"/>
                <w:bCs/>
                <w:i/>
                <w:iCs/>
                <w:sz w:val="18"/>
                <w:szCs w:val="18"/>
                <w:lang w:val="es-ES_tradnl"/>
              </w:rPr>
              <w:t>REPARACIÓN DE EQUIPOS DE MAQUINARIA INDUSTRIAL</w:t>
            </w:r>
          </w:p>
        </w:tc>
      </w:tr>
      <w:tr w:rsidR="0012238F" w:rsidRPr="00E5028C" w14:paraId="3B4569AB" w14:textId="77777777" w:rsidTr="001F0E9F">
        <w:tc>
          <w:tcPr>
            <w:tcW w:w="2830" w:type="dxa"/>
            <w:gridSpan w:val="2"/>
            <w:vMerge w:val="restart"/>
            <w:vAlign w:val="center"/>
          </w:tcPr>
          <w:p w14:paraId="4B6F7AB4" w14:textId="40DD8C6A" w:rsidR="00E5028C" w:rsidRPr="00E5028C" w:rsidRDefault="00E5028C" w:rsidP="00F5459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Resultados de aprendizaje</w:t>
            </w:r>
          </w:p>
        </w:tc>
        <w:tc>
          <w:tcPr>
            <w:tcW w:w="4820" w:type="dxa"/>
            <w:gridSpan w:val="2"/>
            <w:vMerge w:val="restart"/>
            <w:vAlign w:val="center"/>
          </w:tcPr>
          <w:p w14:paraId="0EC3247C" w14:textId="54ED8650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Actividad por desarrollar</w:t>
            </w:r>
          </w:p>
        </w:tc>
        <w:tc>
          <w:tcPr>
            <w:tcW w:w="850" w:type="dxa"/>
            <w:gridSpan w:val="2"/>
            <w:vAlign w:val="center"/>
          </w:tcPr>
          <w:p w14:paraId="1ECE344B" w14:textId="7208EBF5" w:rsidR="00E5028C" w:rsidRPr="00E5028C" w:rsidRDefault="007551FB" w:rsidP="00F5459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F5459D">
              <w:rPr>
                <w:rFonts w:cs="Calibri"/>
                <w:b/>
                <w:sz w:val="16"/>
                <w:szCs w:val="16"/>
                <w:lang w:val="es-ES_tradnl"/>
              </w:rPr>
              <w:t>Forma de E</w:t>
            </w:r>
            <w:r w:rsidR="00E5028C" w:rsidRPr="00F5459D">
              <w:rPr>
                <w:rFonts w:cs="Calibri"/>
                <w:b/>
                <w:sz w:val="16"/>
                <w:szCs w:val="16"/>
                <w:lang w:val="es-ES_tradnl"/>
              </w:rPr>
              <w:t>ntrega</w:t>
            </w:r>
          </w:p>
        </w:tc>
        <w:tc>
          <w:tcPr>
            <w:tcW w:w="993" w:type="dxa"/>
            <w:vMerge w:val="restart"/>
            <w:vAlign w:val="center"/>
          </w:tcPr>
          <w:p w14:paraId="67B8EBCC" w14:textId="66504641" w:rsidR="00E5028C" w:rsidRPr="00E5028C" w:rsidRDefault="00E5028C" w:rsidP="00F5459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Fecha de entrega</w:t>
            </w:r>
          </w:p>
        </w:tc>
        <w:tc>
          <w:tcPr>
            <w:tcW w:w="1134" w:type="dxa"/>
            <w:gridSpan w:val="2"/>
            <w:vAlign w:val="center"/>
          </w:tcPr>
          <w:p w14:paraId="3ABE8D74" w14:textId="097480C9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Entregó</w:t>
            </w:r>
          </w:p>
        </w:tc>
      </w:tr>
      <w:tr w:rsidR="00F5459D" w:rsidRPr="00E5028C" w14:paraId="1849B907" w14:textId="77777777" w:rsidTr="001F0E9F">
        <w:trPr>
          <w:trHeight w:val="276"/>
        </w:trPr>
        <w:tc>
          <w:tcPr>
            <w:tcW w:w="2830" w:type="dxa"/>
            <w:gridSpan w:val="2"/>
            <w:vMerge/>
            <w:vAlign w:val="center"/>
          </w:tcPr>
          <w:p w14:paraId="70F38662" w14:textId="77777777" w:rsidR="00E5028C" w:rsidRPr="00E5028C" w:rsidRDefault="00E5028C" w:rsidP="00E5028C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4820" w:type="dxa"/>
            <w:gridSpan w:val="2"/>
            <w:vMerge/>
            <w:vAlign w:val="center"/>
          </w:tcPr>
          <w:p w14:paraId="49773F75" w14:textId="77777777" w:rsidR="00E5028C" w:rsidRPr="00E5028C" w:rsidRDefault="00E5028C" w:rsidP="00E5028C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7ECA4E08" w14:textId="46196D66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D</w:t>
            </w:r>
          </w:p>
        </w:tc>
        <w:tc>
          <w:tcPr>
            <w:tcW w:w="425" w:type="dxa"/>
            <w:vAlign w:val="center"/>
          </w:tcPr>
          <w:p w14:paraId="322083A4" w14:textId="57E316BC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F</w:t>
            </w:r>
          </w:p>
        </w:tc>
        <w:tc>
          <w:tcPr>
            <w:tcW w:w="993" w:type="dxa"/>
            <w:vMerge/>
            <w:vAlign w:val="center"/>
          </w:tcPr>
          <w:p w14:paraId="2466F270" w14:textId="7E12A5C0" w:rsidR="00E5028C" w:rsidRPr="00E5028C" w:rsidRDefault="00E5028C" w:rsidP="00E5028C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1C6F6D95" w14:textId="440655FD" w:rsidR="00E5028C" w:rsidRPr="0012238F" w:rsidRDefault="00E5028C" w:rsidP="00E5028C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val="es-ES_tradnl"/>
              </w:rPr>
            </w:pPr>
            <w:r w:rsidRPr="0012238F">
              <w:rPr>
                <w:rFonts w:cs="Calibri"/>
                <w:b/>
                <w:sz w:val="18"/>
                <w:szCs w:val="18"/>
                <w:lang w:val="es-ES_tradnl"/>
              </w:rPr>
              <w:t>SI</w:t>
            </w:r>
          </w:p>
        </w:tc>
        <w:tc>
          <w:tcPr>
            <w:tcW w:w="567" w:type="dxa"/>
            <w:vAlign w:val="center"/>
          </w:tcPr>
          <w:p w14:paraId="79CBBE20" w14:textId="06EFC3CC" w:rsidR="00E5028C" w:rsidRPr="0012238F" w:rsidRDefault="00E5028C" w:rsidP="00E5028C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val="es-ES_tradnl"/>
              </w:rPr>
            </w:pPr>
            <w:r w:rsidRPr="0012238F">
              <w:rPr>
                <w:rFonts w:cs="Calibri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12238F" w:rsidRPr="00E5028C" w14:paraId="3B5FE5BC" w14:textId="77777777" w:rsidTr="001F0E9F">
        <w:tc>
          <w:tcPr>
            <w:tcW w:w="2830" w:type="dxa"/>
            <w:gridSpan w:val="2"/>
            <w:vMerge w:val="restart"/>
            <w:vAlign w:val="center"/>
          </w:tcPr>
          <w:p w14:paraId="40A8CBB6" w14:textId="5FE2F80A" w:rsidR="00F85332" w:rsidRPr="00305EAC" w:rsidRDefault="000C5B79" w:rsidP="00747CC8">
            <w:pPr>
              <w:spacing w:after="0"/>
              <w:rPr>
                <w:rFonts w:cs="Calibri"/>
                <w:bCs/>
                <w:i/>
                <w:iCs/>
                <w:sz w:val="16"/>
                <w:szCs w:val="16"/>
                <w:lang w:val="es-ES_tradnl"/>
              </w:rPr>
            </w:pPr>
            <w:r w:rsidRPr="00305EAC">
              <w:rPr>
                <w:rFonts w:ascii="Arial" w:hAnsi="Arial" w:cs="Arial"/>
                <w:color w:val="000000"/>
                <w:sz w:val="16"/>
                <w:szCs w:val="16"/>
                <w:shd w:val="clear" w:color="auto" w:fill="EEEEEE"/>
              </w:rPr>
              <w:t>RA</w:t>
            </w:r>
            <w:r w:rsidR="00D14B5C" w:rsidRPr="00305EAC">
              <w:rPr>
                <w:rFonts w:ascii="Arial" w:hAnsi="Arial" w:cs="Arial"/>
                <w:color w:val="000000"/>
                <w:sz w:val="16"/>
                <w:szCs w:val="16"/>
                <w:shd w:val="clear" w:color="auto" w:fill="EEEEEE"/>
              </w:rPr>
              <w:t xml:space="preserve">:RECUPERAR ELEMENTOS MECÁNICOS MEDIANTE </w:t>
            </w:r>
            <w:r w:rsidR="00B34326">
              <w:rPr>
                <w:rFonts w:ascii="Arial" w:hAnsi="Arial" w:cs="Arial"/>
                <w:color w:val="000000"/>
                <w:sz w:val="16"/>
                <w:szCs w:val="16"/>
                <w:shd w:val="clear" w:color="auto" w:fill="EEEEEE"/>
              </w:rPr>
              <w:t xml:space="preserve">LA  OPERACIÓN DE MÁQUINAS INDUSTRIALES TORNO Y FRESADORA DE </w:t>
            </w:r>
            <w:r w:rsidR="00D14B5C" w:rsidRPr="00305EAC">
              <w:rPr>
                <w:rFonts w:ascii="Arial" w:hAnsi="Arial" w:cs="Arial"/>
                <w:color w:val="000000"/>
                <w:sz w:val="16"/>
                <w:szCs w:val="16"/>
                <w:shd w:val="clear" w:color="auto" w:fill="EEEEEE"/>
              </w:rPr>
              <w:t>ACUERDO CON ESPECIFICACIONES TÉCNICAS.</w:t>
            </w:r>
          </w:p>
        </w:tc>
        <w:tc>
          <w:tcPr>
            <w:tcW w:w="284" w:type="dxa"/>
            <w:vAlign w:val="center"/>
          </w:tcPr>
          <w:p w14:paraId="55C363BC" w14:textId="3D212D2F" w:rsidR="00F85332" w:rsidRPr="00F5459D" w:rsidRDefault="00F85332" w:rsidP="00F85332">
            <w:pPr>
              <w:spacing w:after="0"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4536" w:type="dxa"/>
            <w:vAlign w:val="center"/>
          </w:tcPr>
          <w:p w14:paraId="269BE28E" w14:textId="23C74B8F" w:rsidR="0091035F" w:rsidRPr="00F5459D" w:rsidRDefault="00D14B5C" w:rsidP="008C33F5">
            <w:pPr>
              <w:spacing w:after="0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REALIZAR EL ALISTAMIENTO  DE HERRAMIENTAS</w:t>
            </w:r>
            <w:r w:rsidR="00B34326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CONOCER PARTES Y SISTEMAS DE MÁQUINAS INDUSTRIALES DE FABRICACIÓN  TORNO PARALELO FRESADORA UNIVERSAL </w:t>
            </w:r>
          </w:p>
        </w:tc>
        <w:tc>
          <w:tcPr>
            <w:tcW w:w="425" w:type="dxa"/>
            <w:vAlign w:val="center"/>
          </w:tcPr>
          <w:p w14:paraId="454F2878" w14:textId="08D10198" w:rsidR="00F85332" w:rsidRPr="006E29B2" w:rsidRDefault="00F85332" w:rsidP="000226A5">
            <w:pPr>
              <w:spacing w:after="0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08D056FE" w14:textId="670AAEA6" w:rsidR="00F85332" w:rsidRPr="006E29B2" w:rsidRDefault="00F85332" w:rsidP="00F85332">
            <w:pPr>
              <w:spacing w:after="0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3BA6081E" w14:textId="7042EDE4" w:rsidR="00F85332" w:rsidRPr="006E29B2" w:rsidRDefault="00561AC1" w:rsidP="002729B7">
            <w:pPr>
              <w:spacing w:after="0"/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</w:pP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 xml:space="preserve"> </w:t>
            </w:r>
            <w:r w:rsidR="00B34326"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 xml:space="preserve">19 MAYO DE </w:t>
            </w:r>
            <w:r w:rsidR="00006D25"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 xml:space="preserve"> 2026</w:t>
            </w:r>
          </w:p>
        </w:tc>
        <w:tc>
          <w:tcPr>
            <w:tcW w:w="567" w:type="dxa"/>
            <w:vAlign w:val="center"/>
          </w:tcPr>
          <w:p w14:paraId="6B92496D" w14:textId="77777777" w:rsidR="00F85332" w:rsidRPr="00086454" w:rsidRDefault="00F85332" w:rsidP="00F85332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6617D554" w14:textId="77777777" w:rsidR="00F85332" w:rsidRPr="00086454" w:rsidRDefault="00F85332" w:rsidP="00F85332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</w:tr>
      <w:tr w:rsidR="005D69C8" w:rsidRPr="00E5028C" w14:paraId="4E495FAA" w14:textId="77777777" w:rsidTr="000674B4">
        <w:trPr>
          <w:trHeight w:val="271"/>
        </w:trPr>
        <w:tc>
          <w:tcPr>
            <w:tcW w:w="2830" w:type="dxa"/>
            <w:gridSpan w:val="2"/>
            <w:vMerge/>
            <w:vAlign w:val="center"/>
          </w:tcPr>
          <w:p w14:paraId="68FD3E8D" w14:textId="77777777" w:rsidR="005D69C8" w:rsidRPr="00305EAC" w:rsidRDefault="005D69C8" w:rsidP="005D69C8">
            <w:pPr>
              <w:spacing w:after="0"/>
              <w:rPr>
                <w:rFonts w:cs="Calibri"/>
                <w:bCs/>
                <w:i/>
                <w:iCs/>
                <w:sz w:val="16"/>
                <w:szCs w:val="16"/>
                <w:lang w:val="es-ES_tradnl"/>
              </w:rPr>
            </w:pPr>
          </w:p>
        </w:tc>
        <w:tc>
          <w:tcPr>
            <w:tcW w:w="284" w:type="dxa"/>
            <w:vAlign w:val="center"/>
          </w:tcPr>
          <w:p w14:paraId="75DCF101" w14:textId="6C3A2B8F" w:rsidR="005D69C8" w:rsidRPr="00F5459D" w:rsidRDefault="005D69C8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4536" w:type="dxa"/>
            <w:vAlign w:val="center"/>
          </w:tcPr>
          <w:p w14:paraId="56559E95" w14:textId="2AF09A65" w:rsidR="005D69C8" w:rsidRPr="00F5459D" w:rsidRDefault="00D14B5C" w:rsidP="00840464">
            <w:pPr>
              <w:spacing w:after="0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FUNDAMENTAR EN EL USO TEORICO Y PRÁCTICO DE </w:t>
            </w:r>
            <w:r w:rsidR="00B34326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MÁQUINAS INDUSTRIALES TORNO PARALELO Y FRESADORA </w:t>
            </w:r>
          </w:p>
        </w:tc>
        <w:tc>
          <w:tcPr>
            <w:tcW w:w="425" w:type="dxa"/>
            <w:vAlign w:val="center"/>
          </w:tcPr>
          <w:p w14:paraId="2DB1A188" w14:textId="129C14A7" w:rsidR="005D69C8" w:rsidRPr="006E29B2" w:rsidRDefault="005D69C8" w:rsidP="000226A5">
            <w:pPr>
              <w:spacing w:after="0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128EAB5C" w14:textId="1FDAFD09" w:rsidR="005D69C8" w:rsidRPr="006E29B2" w:rsidRDefault="005D69C8" w:rsidP="005D69C8">
            <w:pPr>
              <w:spacing w:after="0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0650B0CE" w14:textId="7310CD38" w:rsidR="005D69C8" w:rsidRPr="006E29B2" w:rsidRDefault="00B34326" w:rsidP="005D69C8">
            <w:pPr>
              <w:spacing w:after="0"/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</w:pP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>09 DE</w:t>
            </w:r>
            <w:r w:rsidR="0014212B"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 xml:space="preserve">JUNIO </w:t>
            </w: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>DE 2026</w:t>
            </w:r>
          </w:p>
        </w:tc>
        <w:tc>
          <w:tcPr>
            <w:tcW w:w="567" w:type="dxa"/>
            <w:vAlign w:val="center"/>
          </w:tcPr>
          <w:p w14:paraId="609B9425" w14:textId="77777777" w:rsidR="005D69C8" w:rsidRPr="00086454" w:rsidRDefault="005D69C8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4B8F29F4" w14:textId="77777777" w:rsidR="005D69C8" w:rsidRPr="00086454" w:rsidRDefault="005D69C8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</w:tr>
      <w:tr w:rsidR="0091035F" w:rsidRPr="00E5028C" w14:paraId="656D8854" w14:textId="77777777" w:rsidTr="00B800FC">
        <w:trPr>
          <w:trHeight w:val="1190"/>
        </w:trPr>
        <w:tc>
          <w:tcPr>
            <w:tcW w:w="2830" w:type="dxa"/>
            <w:gridSpan w:val="2"/>
            <w:vAlign w:val="center"/>
          </w:tcPr>
          <w:p w14:paraId="437CC310" w14:textId="1C8C8279" w:rsidR="0091035F" w:rsidRPr="00305EAC" w:rsidRDefault="00B34326" w:rsidP="000226A5">
            <w:pPr>
              <w:spacing w:after="0"/>
              <w:rPr>
                <w:rFonts w:cs="Calibri"/>
                <w:bCs/>
                <w:iCs/>
                <w:sz w:val="16"/>
                <w:szCs w:val="16"/>
                <w:lang w:val="es-ES_tradnl"/>
              </w:rPr>
            </w:pPr>
            <w:r w:rsidRPr="00305EAC">
              <w:rPr>
                <w:rFonts w:ascii="Arial" w:hAnsi="Arial" w:cs="Arial"/>
                <w:color w:val="000000"/>
                <w:sz w:val="16"/>
                <w:szCs w:val="16"/>
                <w:shd w:val="clear" w:color="auto" w:fill="EEEEEE"/>
              </w:rPr>
              <w:t xml:space="preserve">RA:RECUPERAR ELEMENTOS MECÁNICOS MEDIANTE 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EEEEEE"/>
              </w:rPr>
              <w:t xml:space="preserve">LA  OPERACIÓN DE MÁQUINAS INDUSTRIALES TORNO Y FRESADORA DE </w:t>
            </w:r>
            <w:r w:rsidRPr="00305EAC">
              <w:rPr>
                <w:rFonts w:ascii="Arial" w:hAnsi="Arial" w:cs="Arial"/>
                <w:color w:val="000000"/>
                <w:sz w:val="16"/>
                <w:szCs w:val="16"/>
                <w:shd w:val="clear" w:color="auto" w:fill="EEEEEE"/>
              </w:rPr>
              <w:t>ACUERDO CON ESPECIFICACIONES TÉCNICAS</w:t>
            </w:r>
          </w:p>
        </w:tc>
        <w:tc>
          <w:tcPr>
            <w:tcW w:w="284" w:type="dxa"/>
            <w:vAlign w:val="center"/>
          </w:tcPr>
          <w:p w14:paraId="245410A9" w14:textId="0F5F9071" w:rsidR="0091035F" w:rsidRPr="00F5459D" w:rsidRDefault="0091035F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4536" w:type="dxa"/>
            <w:vAlign w:val="center"/>
          </w:tcPr>
          <w:p w14:paraId="480FE0B0" w14:textId="100A1166" w:rsidR="0091035F" w:rsidRPr="00F5459D" w:rsidRDefault="00D14B5C" w:rsidP="0091035F">
            <w:pPr>
              <w:spacing w:after="0"/>
              <w:jc w:val="both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FABRICAR Y/O REPARAR ELEMENOS DE MÁQUINAS INDUSTRIALES DE ACUERDO A ESPECIFICACIONES TÉCNICAS</w:t>
            </w:r>
            <w:r w:rsidR="00305EAC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USANDO </w:t>
            </w:r>
            <w:r w:rsidR="00765CF2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EL TORNO MECÁNICO </w:t>
            </w:r>
            <w:r w:rsidR="00B34326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Y LA FRESADORA UNIVERSAL</w:t>
            </w:r>
          </w:p>
        </w:tc>
        <w:tc>
          <w:tcPr>
            <w:tcW w:w="425" w:type="dxa"/>
            <w:vAlign w:val="center"/>
          </w:tcPr>
          <w:p w14:paraId="242B89BE" w14:textId="292BDBCD" w:rsidR="0091035F" w:rsidRPr="006E29B2" w:rsidRDefault="0091035F" w:rsidP="001B5AA7">
            <w:pPr>
              <w:spacing w:after="0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355014A4" w14:textId="2F29F6DF" w:rsidR="0091035F" w:rsidRPr="006E29B2" w:rsidRDefault="0091035F" w:rsidP="005D69C8">
            <w:pPr>
              <w:spacing w:after="0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5C34B084" w14:textId="3EB4ABCE" w:rsidR="0091035F" w:rsidRPr="006E29B2" w:rsidRDefault="00B34326" w:rsidP="00E17516">
            <w:pPr>
              <w:spacing w:after="0"/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</w:pP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 xml:space="preserve">30 DE </w:t>
            </w:r>
            <w:r w:rsidR="0014212B"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 xml:space="preserve">JUNIO </w:t>
            </w: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>DE 2026</w:t>
            </w:r>
          </w:p>
        </w:tc>
        <w:tc>
          <w:tcPr>
            <w:tcW w:w="567" w:type="dxa"/>
            <w:vAlign w:val="center"/>
          </w:tcPr>
          <w:p w14:paraId="6C64A918" w14:textId="77777777" w:rsidR="0091035F" w:rsidRPr="00086454" w:rsidRDefault="0091035F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6CB7E232" w14:textId="77777777" w:rsidR="0091035F" w:rsidRPr="00086454" w:rsidRDefault="0091035F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</w:tr>
    </w:tbl>
    <w:p w14:paraId="4CAEA706" w14:textId="496445E8" w:rsidR="00F20EEB" w:rsidRPr="005D55A6" w:rsidRDefault="00F20EEB" w:rsidP="005D55A6">
      <w:pPr>
        <w:spacing w:after="0" w:line="240" w:lineRule="auto"/>
        <w:rPr>
          <w:rFonts w:asciiTheme="minorHAnsi" w:eastAsiaTheme="minorHAnsi" w:hAnsiTheme="minorHAnsi" w:cstheme="minorBidi"/>
          <w:b/>
          <w:bCs/>
          <w:color w:val="FF0000"/>
        </w:rPr>
      </w:pPr>
      <w:r>
        <w:rPr>
          <w:b/>
          <w:bCs/>
          <w:color w:val="FF0000"/>
        </w:rPr>
        <w:t>CONCERTACION</w:t>
      </w:r>
      <w:r w:rsidR="003403FA">
        <w:rPr>
          <w:b/>
          <w:bCs/>
          <w:color w:val="FF0000"/>
        </w:rPr>
        <w:tab/>
      </w:r>
      <w:r w:rsidR="003403FA">
        <w:rPr>
          <w:b/>
          <w:bCs/>
          <w:color w:val="FF0000"/>
        </w:rPr>
        <w:tab/>
      </w:r>
      <w:r w:rsidR="003403FA">
        <w:rPr>
          <w:b/>
          <w:bCs/>
          <w:color w:val="FF0000"/>
        </w:rPr>
        <w:tab/>
      </w:r>
    </w:p>
    <w:p w14:paraId="50242220" w14:textId="7342C677" w:rsidR="001F2DD4" w:rsidRDefault="00F20EEB" w:rsidP="003403FA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Los siguientes firmantes</w:t>
      </w:r>
      <w:r w:rsidR="003403FA">
        <w:rPr>
          <w:rFonts w:asciiTheme="minorHAnsi" w:hAnsiTheme="minorHAnsi" w:cs="Calibri"/>
          <w:bCs/>
          <w:lang w:val="es-ES_tradnl"/>
        </w:rPr>
        <w:t>, instructor y</w:t>
      </w:r>
      <w:r>
        <w:rPr>
          <w:rFonts w:asciiTheme="minorHAnsi" w:hAnsiTheme="minorHAnsi" w:cs="Calibri"/>
          <w:bCs/>
          <w:lang w:val="es-ES_tradnl"/>
        </w:rPr>
        <w:t xml:space="preserve"> aprendices aceptamos el plan concertado y nos comprometemos </w:t>
      </w:r>
      <w:r w:rsidR="003403FA">
        <w:rPr>
          <w:rFonts w:asciiTheme="minorHAnsi" w:hAnsiTheme="minorHAnsi" w:cs="Calibri"/>
          <w:bCs/>
          <w:lang w:val="es-ES_tradnl"/>
        </w:rPr>
        <w:t>a</w:t>
      </w:r>
      <w:r>
        <w:rPr>
          <w:rFonts w:asciiTheme="minorHAnsi" w:hAnsiTheme="minorHAnsi" w:cs="Calibri"/>
          <w:bCs/>
          <w:lang w:val="es-ES_tradnl"/>
        </w:rPr>
        <w:t xml:space="preserve"> adelantarlo</w:t>
      </w:r>
      <w:r w:rsidR="003403FA">
        <w:rPr>
          <w:rFonts w:asciiTheme="minorHAnsi" w:hAnsiTheme="minorHAnsi" w:cs="Calibri"/>
          <w:bCs/>
          <w:lang w:val="es-ES_tradnl"/>
        </w:rPr>
        <w:t xml:space="preserve"> en las facetas del</w:t>
      </w:r>
      <w:r>
        <w:rPr>
          <w:rFonts w:asciiTheme="minorHAnsi" w:hAnsiTheme="minorHAnsi" w:cs="Calibri"/>
          <w:bCs/>
          <w:lang w:val="es-ES_tradnl"/>
        </w:rPr>
        <w:t xml:space="preserve"> ser y </w:t>
      </w:r>
      <w:r w:rsidR="003403FA">
        <w:rPr>
          <w:rFonts w:asciiTheme="minorHAnsi" w:hAnsiTheme="minorHAnsi" w:cs="Calibri"/>
          <w:bCs/>
          <w:lang w:val="es-ES_tradnl"/>
        </w:rPr>
        <w:t xml:space="preserve">el </w:t>
      </w:r>
      <w:r>
        <w:rPr>
          <w:rFonts w:asciiTheme="minorHAnsi" w:hAnsiTheme="minorHAnsi" w:cs="Calibri"/>
          <w:bCs/>
          <w:lang w:val="es-ES_tradnl"/>
        </w:rPr>
        <w:t>saber-hacer.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28"/>
        <w:gridCol w:w="1961"/>
        <w:gridCol w:w="2601"/>
        <w:gridCol w:w="2339"/>
        <w:gridCol w:w="2787"/>
      </w:tblGrid>
      <w:tr w:rsidR="005D55A6" w14:paraId="048744B5" w14:textId="1344DD28" w:rsidTr="00305EAC">
        <w:trPr>
          <w:trHeight w:val="856"/>
        </w:trPr>
        <w:tc>
          <w:tcPr>
            <w:tcW w:w="728" w:type="dxa"/>
          </w:tcPr>
          <w:p w14:paraId="35F5B55B" w14:textId="57E4EFA8" w:rsidR="005D55A6" w:rsidRPr="00305EAC" w:rsidRDefault="005D55A6" w:rsidP="00967F30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>Tipo de d</w:t>
            </w:r>
            <w:r w:rsidR="00D700A4"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>cto</w:t>
            </w: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 </w:t>
            </w:r>
          </w:p>
        </w:tc>
        <w:tc>
          <w:tcPr>
            <w:tcW w:w="1961" w:type="dxa"/>
          </w:tcPr>
          <w:p w14:paraId="2E3B3369" w14:textId="3D61B7B9" w:rsidR="005D55A6" w:rsidRPr="00305EAC" w:rsidRDefault="005D55A6" w:rsidP="00967F30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Nro documento </w:t>
            </w:r>
          </w:p>
        </w:tc>
        <w:tc>
          <w:tcPr>
            <w:tcW w:w="2601" w:type="dxa"/>
          </w:tcPr>
          <w:p w14:paraId="30300455" w14:textId="1B81963D" w:rsidR="005D55A6" w:rsidRPr="00305EAC" w:rsidRDefault="005D55A6" w:rsidP="00967F30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Apellidos </w:t>
            </w:r>
          </w:p>
        </w:tc>
        <w:tc>
          <w:tcPr>
            <w:tcW w:w="2339" w:type="dxa"/>
          </w:tcPr>
          <w:p w14:paraId="3D230BC4" w14:textId="5C9C95B5" w:rsidR="005D55A6" w:rsidRPr="00305EAC" w:rsidRDefault="005D55A6" w:rsidP="00967F30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Nombres </w:t>
            </w:r>
          </w:p>
        </w:tc>
        <w:tc>
          <w:tcPr>
            <w:tcW w:w="2787" w:type="dxa"/>
          </w:tcPr>
          <w:p w14:paraId="53E51109" w14:textId="06FAB7CA" w:rsidR="005D55A6" w:rsidRPr="00305EAC" w:rsidRDefault="005D55A6" w:rsidP="00967F30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Firma </w:t>
            </w:r>
          </w:p>
        </w:tc>
      </w:tr>
      <w:tr w:rsidR="005D55A6" w14:paraId="09AF1661" w14:textId="15CB6761" w:rsidTr="00913B42">
        <w:trPr>
          <w:cantSplit/>
          <w:trHeight w:hRule="exact" w:val="340"/>
        </w:trPr>
        <w:tc>
          <w:tcPr>
            <w:tcW w:w="728" w:type="dxa"/>
          </w:tcPr>
          <w:p w14:paraId="546399D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C10940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30BDE14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953AA0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3749B74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16B97A64" w14:textId="2209CE41" w:rsidTr="00913B42">
        <w:trPr>
          <w:cantSplit/>
          <w:trHeight w:hRule="exact" w:val="340"/>
        </w:trPr>
        <w:tc>
          <w:tcPr>
            <w:tcW w:w="728" w:type="dxa"/>
          </w:tcPr>
          <w:p w14:paraId="1CFA4B6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92C535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484FF2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D3E3664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D3A5FD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71BDC632" w14:textId="737AA459" w:rsidTr="00913B42">
        <w:trPr>
          <w:cantSplit/>
          <w:trHeight w:hRule="exact" w:val="340"/>
        </w:trPr>
        <w:tc>
          <w:tcPr>
            <w:tcW w:w="728" w:type="dxa"/>
          </w:tcPr>
          <w:p w14:paraId="6498FC8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C1DD68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FBD1944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147F466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2FFD8D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3B8BC334" w14:textId="6C2EFA09" w:rsidTr="00913B42">
        <w:trPr>
          <w:cantSplit/>
          <w:trHeight w:hRule="exact" w:val="340"/>
        </w:trPr>
        <w:tc>
          <w:tcPr>
            <w:tcW w:w="728" w:type="dxa"/>
          </w:tcPr>
          <w:p w14:paraId="18695D0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D21DE7C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3760FCD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1ED063A7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13B191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64C0D070" w14:textId="333F5277" w:rsidTr="00913B42">
        <w:trPr>
          <w:cantSplit/>
          <w:trHeight w:hRule="exact" w:val="340"/>
        </w:trPr>
        <w:tc>
          <w:tcPr>
            <w:tcW w:w="728" w:type="dxa"/>
          </w:tcPr>
          <w:p w14:paraId="7BCC6AF1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C2FA39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AA31A5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E3650A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1F4B6C6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43FE47C9" w14:textId="2B8AAF12" w:rsidTr="00913B42">
        <w:trPr>
          <w:cantSplit/>
          <w:trHeight w:hRule="exact" w:val="340"/>
        </w:trPr>
        <w:tc>
          <w:tcPr>
            <w:tcW w:w="728" w:type="dxa"/>
          </w:tcPr>
          <w:p w14:paraId="5409344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02653B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967675B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6EF4E4E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26AFE7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5F5F442C" w14:textId="5DB1B6AF" w:rsidTr="00913B42">
        <w:trPr>
          <w:cantSplit/>
          <w:trHeight w:hRule="exact" w:val="340"/>
        </w:trPr>
        <w:tc>
          <w:tcPr>
            <w:tcW w:w="728" w:type="dxa"/>
          </w:tcPr>
          <w:p w14:paraId="0D14CA28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719C15B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BFA7F6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3F7400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5BA370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094B5B4B" w14:textId="53DE2E7B" w:rsidTr="00913B42">
        <w:trPr>
          <w:cantSplit/>
          <w:trHeight w:hRule="exact" w:val="340"/>
        </w:trPr>
        <w:tc>
          <w:tcPr>
            <w:tcW w:w="728" w:type="dxa"/>
          </w:tcPr>
          <w:p w14:paraId="09CF4AC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70735827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1409B70C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3C009F8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DAA1933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4CEE0658" w14:textId="51957E50" w:rsidTr="00913B42">
        <w:trPr>
          <w:cantSplit/>
          <w:trHeight w:hRule="exact" w:val="340"/>
        </w:trPr>
        <w:tc>
          <w:tcPr>
            <w:tcW w:w="728" w:type="dxa"/>
          </w:tcPr>
          <w:p w14:paraId="2AFA0AD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57D9AB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EA621F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671203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F1B932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4DCB405E" w14:textId="0FE96C68" w:rsidTr="00913B42">
        <w:trPr>
          <w:cantSplit/>
          <w:trHeight w:hRule="exact" w:val="340"/>
        </w:trPr>
        <w:tc>
          <w:tcPr>
            <w:tcW w:w="728" w:type="dxa"/>
          </w:tcPr>
          <w:p w14:paraId="62763D6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D1F682B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68EC3733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90E89D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8F0837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75B29E19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7E03F923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7979B064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C70F61F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49EDE9A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DCE7D87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3AD4D029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6068213D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5CFFA41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66C041F7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78AF7CF7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F5A0092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78C086FD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114276C2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3DD2BD5A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8B70D78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18CA464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B8B441B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509C97AC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4C6B3AD3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8BC8AB7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4227510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8F18D7A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5CD50AC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6BD7BD9B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22737C60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3772F04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E537283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725CDF0F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FE6299F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305EAC" w14:paraId="2744CF3F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5F7658C6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A387CA5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412B92E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1D57017D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DE0E1D7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305EAC" w14:paraId="41F63DCA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31BCDE80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35B09491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2403DC4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58E5FCC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1FDD58C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305EAC" w14:paraId="2EE76761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1F3FC769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CD1C5C8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69D842A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3E41880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08CA6CB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305EAC" w14:paraId="1AB8484C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31D91236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F9C6B45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ECC251C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8B88481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39C020D4" w14:textId="77777777" w:rsidR="00305EAC" w:rsidRDefault="00305EAC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</w:tbl>
    <w:p w14:paraId="745A275A" w14:textId="77777777" w:rsidR="00D14B5C" w:rsidRDefault="00D14B5C" w:rsidP="00967F30">
      <w:pPr>
        <w:jc w:val="both"/>
        <w:rPr>
          <w:rFonts w:asciiTheme="minorHAnsi" w:hAnsiTheme="minorHAnsi" w:cs="Calibri"/>
          <w:bCs/>
          <w:i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28"/>
        <w:gridCol w:w="1961"/>
        <w:gridCol w:w="2601"/>
        <w:gridCol w:w="2339"/>
        <w:gridCol w:w="2787"/>
      </w:tblGrid>
      <w:tr w:rsidR="00C63B37" w14:paraId="6EA82066" w14:textId="77777777" w:rsidTr="00A75801">
        <w:trPr>
          <w:trHeight w:val="856"/>
        </w:trPr>
        <w:tc>
          <w:tcPr>
            <w:tcW w:w="728" w:type="dxa"/>
          </w:tcPr>
          <w:p w14:paraId="1122D127" w14:textId="77777777" w:rsidR="00C63B37" w:rsidRPr="00305EAC" w:rsidRDefault="00C63B37" w:rsidP="00A75801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Tipo de dcto </w:t>
            </w:r>
          </w:p>
        </w:tc>
        <w:tc>
          <w:tcPr>
            <w:tcW w:w="1961" w:type="dxa"/>
          </w:tcPr>
          <w:p w14:paraId="7FBE78DD" w14:textId="77777777" w:rsidR="00C63B37" w:rsidRPr="00305EAC" w:rsidRDefault="00C63B37" w:rsidP="00A75801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Nro documento </w:t>
            </w:r>
          </w:p>
        </w:tc>
        <w:tc>
          <w:tcPr>
            <w:tcW w:w="2601" w:type="dxa"/>
          </w:tcPr>
          <w:p w14:paraId="492FC33A" w14:textId="77777777" w:rsidR="00C63B37" w:rsidRPr="00305EAC" w:rsidRDefault="00C63B37" w:rsidP="00A75801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Apellidos </w:t>
            </w:r>
          </w:p>
        </w:tc>
        <w:tc>
          <w:tcPr>
            <w:tcW w:w="2339" w:type="dxa"/>
          </w:tcPr>
          <w:p w14:paraId="4861552C" w14:textId="77777777" w:rsidR="00C63B37" w:rsidRPr="00305EAC" w:rsidRDefault="00C63B37" w:rsidP="00A75801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Nombres </w:t>
            </w:r>
          </w:p>
        </w:tc>
        <w:tc>
          <w:tcPr>
            <w:tcW w:w="2787" w:type="dxa"/>
          </w:tcPr>
          <w:p w14:paraId="590D4F4D" w14:textId="77777777" w:rsidR="00C63B37" w:rsidRPr="00305EAC" w:rsidRDefault="00C63B37" w:rsidP="00A75801">
            <w:pPr>
              <w:jc w:val="both"/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</w:pPr>
            <w:r w:rsidRPr="00305EAC">
              <w:rPr>
                <w:rFonts w:asciiTheme="minorHAnsi" w:hAnsiTheme="minorHAnsi" w:cs="Calibri"/>
                <w:bCs/>
                <w:sz w:val="18"/>
                <w:szCs w:val="18"/>
                <w:lang w:val="es-ES_tradnl"/>
              </w:rPr>
              <w:t xml:space="preserve">Firma </w:t>
            </w:r>
          </w:p>
        </w:tc>
      </w:tr>
      <w:tr w:rsidR="00C63B37" w14:paraId="3E780511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42EFEAAE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90AF85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4E6075D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7B5218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AD3E7FF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2AA2AACD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1D67387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BED03A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6EB28EEF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322628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92AD10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7D5A089E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3D7F5476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8D8127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449A37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811019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F7602E6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756B4332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0209982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51EC24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810A4F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1949F65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DB3CA7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035B51B5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2EFDBAB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6EFF6EF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EE1187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C74B825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14C9234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161C0800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615A4A5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FE2F7A5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2143617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0FDE02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168C0EAF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44246EB6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4C6B92D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5EDD7DD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207F203D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8048DAA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1BB93DD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158CB568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44B8057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2B6C620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18DBAB4B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E4724C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A5AB98A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2DBB7543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52181B3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1D7FA6D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5AECFF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E6DCCB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55374FA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125DBDFD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0B8E480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C6E39B0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BA80C86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8F5469F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54A328B6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678D2C94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314E4DA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2405E91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11CC0700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B355733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85F355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1D683870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2DF426E6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A850612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2C46A314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CEAF522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CCADC0A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1F368630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4249DB22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266874E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10599BAF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8B6534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5A5A84D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6F54C5ED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09C6AEB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26295CB4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1BD61E0A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04B256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5DE683A2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016693EB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223A08CA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276FF23E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CAD0B9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65A27C3D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5852EF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01BBF186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574552F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98CE19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CB64514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784DC1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EFC57AB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1F341976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222D5036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3F6AF9BE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5FBBB81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554F04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693626F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2D513917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2CC1953E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987290B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13E4357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7CAA5138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CFAD1D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C63B37" w14:paraId="4A83E59C" w14:textId="77777777" w:rsidTr="00A75801">
        <w:trPr>
          <w:cantSplit/>
          <w:trHeight w:hRule="exact" w:val="340"/>
        </w:trPr>
        <w:tc>
          <w:tcPr>
            <w:tcW w:w="728" w:type="dxa"/>
          </w:tcPr>
          <w:p w14:paraId="2007F73B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CA45E09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8B863A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4D4A69C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D088283" w14:textId="77777777" w:rsidR="00C63B37" w:rsidRDefault="00C63B37" w:rsidP="00A75801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</w:tbl>
    <w:p w14:paraId="554D4A28" w14:textId="77777777" w:rsidR="00C63B37" w:rsidRPr="00522522" w:rsidRDefault="00C63B37" w:rsidP="00967F30">
      <w:pPr>
        <w:jc w:val="both"/>
        <w:rPr>
          <w:rFonts w:asciiTheme="minorHAnsi" w:hAnsiTheme="minorHAnsi" w:cs="Calibri"/>
          <w:bCs/>
          <w:i/>
          <w:lang w:val="es-ES_tradnl"/>
        </w:rPr>
      </w:pPr>
    </w:p>
    <w:sectPr w:rsidR="00C63B37" w:rsidRPr="00522522" w:rsidSect="003403FA">
      <w:headerReference w:type="default" r:id="rId8"/>
      <w:footerReference w:type="default" r:id="rId9"/>
      <w:headerReference w:type="first" r:id="rId10"/>
      <w:pgSz w:w="12240" w:h="15840"/>
      <w:pgMar w:top="1418" w:right="907" w:bottom="1418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32FC" w14:textId="77777777" w:rsidR="006C17A7" w:rsidRDefault="006C17A7">
      <w:pPr>
        <w:spacing w:after="0" w:line="240" w:lineRule="auto"/>
      </w:pPr>
      <w:r>
        <w:separator/>
      </w:r>
    </w:p>
  </w:endnote>
  <w:endnote w:type="continuationSeparator" w:id="0">
    <w:p w14:paraId="128DB041" w14:textId="77777777" w:rsidR="006C17A7" w:rsidRDefault="006C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04F6" w14:textId="547E6B1D" w:rsidR="001B5AA7" w:rsidRDefault="001B5AA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80768" behindDoc="0" locked="0" layoutInCell="1" allowOverlap="1" wp14:anchorId="14D18203" wp14:editId="10E020D0">
          <wp:simplePos x="0" y="0"/>
          <wp:positionH relativeFrom="margin">
            <wp:align>center</wp:align>
          </wp:positionH>
          <wp:positionV relativeFrom="paragraph">
            <wp:posOffset>68580</wp:posOffset>
          </wp:positionV>
          <wp:extent cx="1509311" cy="302676"/>
          <wp:effectExtent l="0" t="0" r="0" b="254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9311" cy="3026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1F1688" w14:textId="77777777" w:rsidR="001B5AA7" w:rsidRPr="00E42069" w:rsidRDefault="001B5AA7" w:rsidP="00E42069">
    <w:pPr>
      <w:pStyle w:val="Piedepgina"/>
      <w:jc w:val="right"/>
      <w:rPr>
        <w:color w:val="FF6600"/>
      </w:rPr>
    </w:pPr>
    <w:r w:rsidRPr="00E42069">
      <w:rPr>
        <w:color w:val="FF6600"/>
        <w:lang w:val="es-ES"/>
      </w:rPr>
      <w:t xml:space="preserve">Página </w:t>
    </w:r>
    <w:r w:rsidRPr="00E42069">
      <w:rPr>
        <w:b/>
        <w:bCs/>
        <w:color w:val="FF6600"/>
      </w:rPr>
      <w:fldChar w:fldCharType="begin"/>
    </w:r>
    <w:r w:rsidRPr="00E42069">
      <w:rPr>
        <w:b/>
        <w:bCs/>
        <w:color w:val="FF6600"/>
      </w:rPr>
      <w:instrText>PAGE  \* Arabic  \* MERGEFORMAT</w:instrText>
    </w:r>
    <w:r w:rsidRPr="00E42069">
      <w:rPr>
        <w:b/>
        <w:bCs/>
        <w:color w:val="FF6600"/>
      </w:rPr>
      <w:fldChar w:fldCharType="separate"/>
    </w:r>
    <w:r w:rsidRPr="005A4F86">
      <w:rPr>
        <w:b/>
        <w:bCs/>
        <w:noProof/>
        <w:color w:val="FF6600"/>
        <w:lang w:val="es-ES"/>
      </w:rPr>
      <w:t>3</w:t>
    </w:r>
    <w:r w:rsidRPr="00E42069">
      <w:rPr>
        <w:b/>
        <w:bCs/>
        <w:color w:val="FF6600"/>
      </w:rPr>
      <w:fldChar w:fldCharType="end"/>
    </w:r>
    <w:r w:rsidRPr="00E42069">
      <w:rPr>
        <w:color w:val="FF6600"/>
        <w:lang w:val="es-ES"/>
      </w:rPr>
      <w:t xml:space="preserve"> de </w:t>
    </w:r>
    <w:r w:rsidRPr="00E42069">
      <w:rPr>
        <w:b/>
        <w:bCs/>
        <w:color w:val="FF6600"/>
      </w:rPr>
      <w:fldChar w:fldCharType="begin"/>
    </w:r>
    <w:r w:rsidRPr="00E42069">
      <w:rPr>
        <w:b/>
        <w:bCs/>
        <w:color w:val="FF6600"/>
      </w:rPr>
      <w:instrText>NUMPAGES  \* Arabic  \* MERGEFORMAT</w:instrText>
    </w:r>
    <w:r w:rsidRPr="00E42069">
      <w:rPr>
        <w:b/>
        <w:bCs/>
        <w:color w:val="FF6600"/>
      </w:rPr>
      <w:fldChar w:fldCharType="separate"/>
    </w:r>
    <w:r w:rsidRPr="005A4F86">
      <w:rPr>
        <w:b/>
        <w:bCs/>
        <w:noProof/>
        <w:color w:val="FF6600"/>
        <w:lang w:val="es-ES"/>
      </w:rPr>
      <w:t>3</w:t>
    </w:r>
    <w:r w:rsidRPr="00E42069">
      <w:rPr>
        <w:b/>
        <w:bCs/>
        <w:color w:val="FF66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C403A" w14:textId="77777777" w:rsidR="006C17A7" w:rsidRDefault="006C17A7">
      <w:pPr>
        <w:spacing w:after="0" w:line="240" w:lineRule="auto"/>
      </w:pPr>
      <w:r>
        <w:separator/>
      </w:r>
    </w:p>
  </w:footnote>
  <w:footnote w:type="continuationSeparator" w:id="0">
    <w:p w14:paraId="6C228D30" w14:textId="77777777" w:rsidR="006C17A7" w:rsidRDefault="006C1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FEE5" w14:textId="651EF8B7" w:rsidR="001B5AA7" w:rsidRDefault="001B5AA7">
    <w:pPr>
      <w:pStyle w:val="Encabezado"/>
    </w:pPr>
    <w:r>
      <w:rPr>
        <w:noProof/>
        <w:lang w:val="en-US"/>
      </w:rPr>
      <w:drawing>
        <wp:anchor distT="0" distB="0" distL="114300" distR="114300" simplePos="0" relativeHeight="251688960" behindDoc="0" locked="0" layoutInCell="1" allowOverlap="1" wp14:anchorId="7D671925" wp14:editId="74763CA1">
          <wp:simplePos x="0" y="0"/>
          <wp:positionH relativeFrom="margin">
            <wp:align>center</wp:align>
          </wp:positionH>
          <wp:positionV relativeFrom="topMargin">
            <wp:posOffset>264160</wp:posOffset>
          </wp:positionV>
          <wp:extent cx="629920" cy="588645"/>
          <wp:effectExtent l="0" t="0" r="0" b="1905"/>
          <wp:wrapNone/>
          <wp:docPr id="4" name="Imagen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5F8A60D8" w14:textId="77777777" w:rsidR="001B5AA7" w:rsidRDefault="001B5AA7">
    <w:pPr>
      <w:pStyle w:val="Encabezado"/>
    </w:pPr>
  </w:p>
  <w:p w14:paraId="5AB22D83" w14:textId="77777777" w:rsidR="001B5AA7" w:rsidRDefault="001B5AA7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ACD0" w14:textId="77777777" w:rsidR="001B5AA7" w:rsidRDefault="001B5AA7">
    <w:pPr>
      <w:pStyle w:val="Encabezado"/>
      <w:rPr>
        <w:noProof/>
        <w:lang w:val="es-ES" w:eastAsia="es-ES"/>
      </w:rPr>
    </w:pPr>
  </w:p>
  <w:p w14:paraId="7F2B81EC" w14:textId="77777777" w:rsidR="001B5AA7" w:rsidRDefault="001B5AA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2BB4"/>
    <w:multiLevelType w:val="hybridMultilevel"/>
    <w:tmpl w:val="85F0C98E"/>
    <w:lvl w:ilvl="0" w:tplc="2C60CFEC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2657ED"/>
    <w:multiLevelType w:val="hybridMultilevel"/>
    <w:tmpl w:val="9BBADD5E"/>
    <w:lvl w:ilvl="0" w:tplc="F95621A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540A0019" w:tentative="1">
      <w:start w:val="1"/>
      <w:numFmt w:val="lowerLetter"/>
      <w:lvlText w:val="%2."/>
      <w:lvlJc w:val="left"/>
      <w:pPr>
        <w:ind w:left="1080" w:hanging="360"/>
      </w:pPr>
    </w:lvl>
    <w:lvl w:ilvl="2" w:tplc="540A001B" w:tentative="1">
      <w:start w:val="1"/>
      <w:numFmt w:val="lowerRoman"/>
      <w:lvlText w:val="%3."/>
      <w:lvlJc w:val="right"/>
      <w:pPr>
        <w:ind w:left="1800" w:hanging="180"/>
      </w:pPr>
    </w:lvl>
    <w:lvl w:ilvl="3" w:tplc="540A000F" w:tentative="1">
      <w:start w:val="1"/>
      <w:numFmt w:val="decimal"/>
      <w:lvlText w:val="%4."/>
      <w:lvlJc w:val="left"/>
      <w:pPr>
        <w:ind w:left="2520" w:hanging="360"/>
      </w:pPr>
    </w:lvl>
    <w:lvl w:ilvl="4" w:tplc="540A0019" w:tentative="1">
      <w:start w:val="1"/>
      <w:numFmt w:val="lowerLetter"/>
      <w:lvlText w:val="%5."/>
      <w:lvlJc w:val="left"/>
      <w:pPr>
        <w:ind w:left="3240" w:hanging="360"/>
      </w:pPr>
    </w:lvl>
    <w:lvl w:ilvl="5" w:tplc="540A001B" w:tentative="1">
      <w:start w:val="1"/>
      <w:numFmt w:val="lowerRoman"/>
      <w:lvlText w:val="%6."/>
      <w:lvlJc w:val="right"/>
      <w:pPr>
        <w:ind w:left="3960" w:hanging="180"/>
      </w:pPr>
    </w:lvl>
    <w:lvl w:ilvl="6" w:tplc="540A000F" w:tentative="1">
      <w:start w:val="1"/>
      <w:numFmt w:val="decimal"/>
      <w:lvlText w:val="%7."/>
      <w:lvlJc w:val="left"/>
      <w:pPr>
        <w:ind w:left="4680" w:hanging="360"/>
      </w:pPr>
    </w:lvl>
    <w:lvl w:ilvl="7" w:tplc="540A0019" w:tentative="1">
      <w:start w:val="1"/>
      <w:numFmt w:val="lowerLetter"/>
      <w:lvlText w:val="%8."/>
      <w:lvlJc w:val="left"/>
      <w:pPr>
        <w:ind w:left="5400" w:hanging="360"/>
      </w:pPr>
    </w:lvl>
    <w:lvl w:ilvl="8" w:tplc="5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482EC8"/>
    <w:multiLevelType w:val="hybridMultilevel"/>
    <w:tmpl w:val="B240E8A4"/>
    <w:lvl w:ilvl="0" w:tplc="5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36296"/>
    <w:multiLevelType w:val="hybridMultilevel"/>
    <w:tmpl w:val="ECDEB62C"/>
    <w:lvl w:ilvl="0" w:tplc="5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7B6B06"/>
    <w:multiLevelType w:val="hybridMultilevel"/>
    <w:tmpl w:val="749E7262"/>
    <w:lvl w:ilvl="0" w:tplc="5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540A0019" w:tentative="1">
      <w:start w:val="1"/>
      <w:numFmt w:val="lowerLetter"/>
      <w:lvlText w:val="%2."/>
      <w:lvlJc w:val="left"/>
      <w:pPr>
        <w:ind w:left="1080" w:hanging="360"/>
      </w:pPr>
    </w:lvl>
    <w:lvl w:ilvl="2" w:tplc="540A001B" w:tentative="1">
      <w:start w:val="1"/>
      <w:numFmt w:val="lowerRoman"/>
      <w:lvlText w:val="%3."/>
      <w:lvlJc w:val="right"/>
      <w:pPr>
        <w:ind w:left="1800" w:hanging="180"/>
      </w:pPr>
    </w:lvl>
    <w:lvl w:ilvl="3" w:tplc="540A000F" w:tentative="1">
      <w:start w:val="1"/>
      <w:numFmt w:val="decimal"/>
      <w:lvlText w:val="%4."/>
      <w:lvlJc w:val="left"/>
      <w:pPr>
        <w:ind w:left="2520" w:hanging="360"/>
      </w:pPr>
    </w:lvl>
    <w:lvl w:ilvl="4" w:tplc="540A0019" w:tentative="1">
      <w:start w:val="1"/>
      <w:numFmt w:val="lowerLetter"/>
      <w:lvlText w:val="%5."/>
      <w:lvlJc w:val="left"/>
      <w:pPr>
        <w:ind w:left="3240" w:hanging="360"/>
      </w:pPr>
    </w:lvl>
    <w:lvl w:ilvl="5" w:tplc="540A001B" w:tentative="1">
      <w:start w:val="1"/>
      <w:numFmt w:val="lowerRoman"/>
      <w:lvlText w:val="%6."/>
      <w:lvlJc w:val="right"/>
      <w:pPr>
        <w:ind w:left="3960" w:hanging="180"/>
      </w:pPr>
    </w:lvl>
    <w:lvl w:ilvl="6" w:tplc="540A000F" w:tentative="1">
      <w:start w:val="1"/>
      <w:numFmt w:val="decimal"/>
      <w:lvlText w:val="%7."/>
      <w:lvlJc w:val="left"/>
      <w:pPr>
        <w:ind w:left="4680" w:hanging="360"/>
      </w:pPr>
    </w:lvl>
    <w:lvl w:ilvl="7" w:tplc="540A0019" w:tentative="1">
      <w:start w:val="1"/>
      <w:numFmt w:val="lowerLetter"/>
      <w:lvlText w:val="%8."/>
      <w:lvlJc w:val="left"/>
      <w:pPr>
        <w:ind w:left="5400" w:hanging="360"/>
      </w:pPr>
    </w:lvl>
    <w:lvl w:ilvl="8" w:tplc="5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C376DB"/>
    <w:multiLevelType w:val="hybridMultilevel"/>
    <w:tmpl w:val="368CECA2"/>
    <w:lvl w:ilvl="0" w:tplc="9878C44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27178"/>
    <w:multiLevelType w:val="hybridMultilevel"/>
    <w:tmpl w:val="0D5835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F45ED"/>
    <w:multiLevelType w:val="hybridMultilevel"/>
    <w:tmpl w:val="90C445E4"/>
    <w:lvl w:ilvl="0" w:tplc="5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0C0DEF"/>
    <w:multiLevelType w:val="hybridMultilevel"/>
    <w:tmpl w:val="8A30B564"/>
    <w:lvl w:ilvl="0" w:tplc="5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265773016">
    <w:abstractNumId w:val="9"/>
  </w:num>
  <w:num w:numId="2" w16cid:durableId="2019573373">
    <w:abstractNumId w:val="0"/>
  </w:num>
  <w:num w:numId="3" w16cid:durableId="858203435">
    <w:abstractNumId w:val="7"/>
  </w:num>
  <w:num w:numId="4" w16cid:durableId="405616858">
    <w:abstractNumId w:val="4"/>
  </w:num>
  <w:num w:numId="5" w16cid:durableId="1760517601">
    <w:abstractNumId w:val="1"/>
  </w:num>
  <w:num w:numId="6" w16cid:durableId="1824665505">
    <w:abstractNumId w:val="2"/>
  </w:num>
  <w:num w:numId="7" w16cid:durableId="1872525945">
    <w:abstractNumId w:val="8"/>
  </w:num>
  <w:num w:numId="8" w16cid:durableId="1357079611">
    <w:abstractNumId w:val="3"/>
  </w:num>
  <w:num w:numId="9" w16cid:durableId="196046581">
    <w:abstractNumId w:val="6"/>
  </w:num>
  <w:num w:numId="10" w16cid:durableId="10285253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38"/>
    <w:rsid w:val="00006D25"/>
    <w:rsid w:val="00017F85"/>
    <w:rsid w:val="0002131A"/>
    <w:rsid w:val="000226A5"/>
    <w:rsid w:val="000350FF"/>
    <w:rsid w:val="00036B80"/>
    <w:rsid w:val="00041C50"/>
    <w:rsid w:val="00046271"/>
    <w:rsid w:val="00052476"/>
    <w:rsid w:val="0006140F"/>
    <w:rsid w:val="00062125"/>
    <w:rsid w:val="00062178"/>
    <w:rsid w:val="000674B4"/>
    <w:rsid w:val="0007109D"/>
    <w:rsid w:val="00086454"/>
    <w:rsid w:val="00091F32"/>
    <w:rsid w:val="000938D4"/>
    <w:rsid w:val="0009690A"/>
    <w:rsid w:val="000A51DD"/>
    <w:rsid w:val="000B7110"/>
    <w:rsid w:val="000C01FF"/>
    <w:rsid w:val="000C1A2F"/>
    <w:rsid w:val="000C5B79"/>
    <w:rsid w:val="000C7788"/>
    <w:rsid w:val="000D60B0"/>
    <w:rsid w:val="000E0CD1"/>
    <w:rsid w:val="000E35C3"/>
    <w:rsid w:val="000E4E32"/>
    <w:rsid w:val="000E7499"/>
    <w:rsid w:val="00111DD8"/>
    <w:rsid w:val="00113B7E"/>
    <w:rsid w:val="00114B57"/>
    <w:rsid w:val="001156F7"/>
    <w:rsid w:val="00117BFB"/>
    <w:rsid w:val="00120B93"/>
    <w:rsid w:val="0012238F"/>
    <w:rsid w:val="001243F9"/>
    <w:rsid w:val="00133386"/>
    <w:rsid w:val="001379DB"/>
    <w:rsid w:val="0014212B"/>
    <w:rsid w:val="00143387"/>
    <w:rsid w:val="00147940"/>
    <w:rsid w:val="00152FA8"/>
    <w:rsid w:val="00153CDC"/>
    <w:rsid w:val="00154506"/>
    <w:rsid w:val="00156CE7"/>
    <w:rsid w:val="001635F0"/>
    <w:rsid w:val="001673B6"/>
    <w:rsid w:val="001675F4"/>
    <w:rsid w:val="001745D2"/>
    <w:rsid w:val="00181B8D"/>
    <w:rsid w:val="00191709"/>
    <w:rsid w:val="00193B96"/>
    <w:rsid w:val="001A1CFF"/>
    <w:rsid w:val="001A6B0A"/>
    <w:rsid w:val="001B5AA7"/>
    <w:rsid w:val="001C73A5"/>
    <w:rsid w:val="001D40F1"/>
    <w:rsid w:val="001D4619"/>
    <w:rsid w:val="001D74DC"/>
    <w:rsid w:val="001F05E9"/>
    <w:rsid w:val="001F0E9F"/>
    <w:rsid w:val="001F1C26"/>
    <w:rsid w:val="001F2DD4"/>
    <w:rsid w:val="001F531B"/>
    <w:rsid w:val="001F7D03"/>
    <w:rsid w:val="00201AB0"/>
    <w:rsid w:val="002040EC"/>
    <w:rsid w:val="00207C5D"/>
    <w:rsid w:val="00214D83"/>
    <w:rsid w:val="00215C1E"/>
    <w:rsid w:val="00216795"/>
    <w:rsid w:val="002255CF"/>
    <w:rsid w:val="00232A01"/>
    <w:rsid w:val="00236AB2"/>
    <w:rsid w:val="002403C7"/>
    <w:rsid w:val="0026016F"/>
    <w:rsid w:val="00260552"/>
    <w:rsid w:val="00262562"/>
    <w:rsid w:val="0026729D"/>
    <w:rsid w:val="00270EFA"/>
    <w:rsid w:val="00270F39"/>
    <w:rsid w:val="002729B7"/>
    <w:rsid w:val="00280AC8"/>
    <w:rsid w:val="00281887"/>
    <w:rsid w:val="0029206E"/>
    <w:rsid w:val="002950B7"/>
    <w:rsid w:val="00295BF9"/>
    <w:rsid w:val="002974D9"/>
    <w:rsid w:val="002A70B1"/>
    <w:rsid w:val="002B64CF"/>
    <w:rsid w:val="002D12AD"/>
    <w:rsid w:val="002D41FE"/>
    <w:rsid w:val="0030097D"/>
    <w:rsid w:val="00303A4A"/>
    <w:rsid w:val="003040F0"/>
    <w:rsid w:val="00305EAC"/>
    <w:rsid w:val="00306EB2"/>
    <w:rsid w:val="00307304"/>
    <w:rsid w:val="003232D5"/>
    <w:rsid w:val="00325157"/>
    <w:rsid w:val="0032548F"/>
    <w:rsid w:val="003263A7"/>
    <w:rsid w:val="00332D85"/>
    <w:rsid w:val="003403FA"/>
    <w:rsid w:val="00355667"/>
    <w:rsid w:val="003670C8"/>
    <w:rsid w:val="00371AAF"/>
    <w:rsid w:val="00372E63"/>
    <w:rsid w:val="003A7D2E"/>
    <w:rsid w:val="003B257E"/>
    <w:rsid w:val="003B2FA3"/>
    <w:rsid w:val="003B4EF7"/>
    <w:rsid w:val="003B7831"/>
    <w:rsid w:val="003B7C59"/>
    <w:rsid w:val="003C0715"/>
    <w:rsid w:val="003C3D90"/>
    <w:rsid w:val="003C7219"/>
    <w:rsid w:val="003E729B"/>
    <w:rsid w:val="003F131D"/>
    <w:rsid w:val="00400D09"/>
    <w:rsid w:val="004035DB"/>
    <w:rsid w:val="00404661"/>
    <w:rsid w:val="0040471C"/>
    <w:rsid w:val="00407F33"/>
    <w:rsid w:val="00415E03"/>
    <w:rsid w:val="00422211"/>
    <w:rsid w:val="0042360B"/>
    <w:rsid w:val="0043760E"/>
    <w:rsid w:val="0044604D"/>
    <w:rsid w:val="00466C78"/>
    <w:rsid w:val="00475E92"/>
    <w:rsid w:val="004A3946"/>
    <w:rsid w:val="004A63A3"/>
    <w:rsid w:val="004A6FFB"/>
    <w:rsid w:val="004B4E7E"/>
    <w:rsid w:val="004C0536"/>
    <w:rsid w:val="004C2CC9"/>
    <w:rsid w:val="004C37B1"/>
    <w:rsid w:val="004D4238"/>
    <w:rsid w:val="004D74D4"/>
    <w:rsid w:val="00502D69"/>
    <w:rsid w:val="00516488"/>
    <w:rsid w:val="00520C93"/>
    <w:rsid w:val="0052170B"/>
    <w:rsid w:val="00522522"/>
    <w:rsid w:val="0052632C"/>
    <w:rsid w:val="00533BE6"/>
    <w:rsid w:val="00543345"/>
    <w:rsid w:val="0055033C"/>
    <w:rsid w:val="00550A5F"/>
    <w:rsid w:val="005532C3"/>
    <w:rsid w:val="00554319"/>
    <w:rsid w:val="00561AC1"/>
    <w:rsid w:val="0056377E"/>
    <w:rsid w:val="005665FD"/>
    <w:rsid w:val="00570EB4"/>
    <w:rsid w:val="005762F3"/>
    <w:rsid w:val="00581479"/>
    <w:rsid w:val="005816CB"/>
    <w:rsid w:val="00581AE6"/>
    <w:rsid w:val="005857AE"/>
    <w:rsid w:val="00587D2D"/>
    <w:rsid w:val="005A1CF1"/>
    <w:rsid w:val="005A1EB2"/>
    <w:rsid w:val="005A4F86"/>
    <w:rsid w:val="005B0D10"/>
    <w:rsid w:val="005C4EF4"/>
    <w:rsid w:val="005C7AD9"/>
    <w:rsid w:val="005D1F5D"/>
    <w:rsid w:val="005D24A6"/>
    <w:rsid w:val="005D4B60"/>
    <w:rsid w:val="005D55A6"/>
    <w:rsid w:val="005D69C8"/>
    <w:rsid w:val="005E4BA9"/>
    <w:rsid w:val="005F5A4A"/>
    <w:rsid w:val="00601E23"/>
    <w:rsid w:val="0060441E"/>
    <w:rsid w:val="00614A9A"/>
    <w:rsid w:val="00630576"/>
    <w:rsid w:val="00641654"/>
    <w:rsid w:val="00652CDA"/>
    <w:rsid w:val="00661E04"/>
    <w:rsid w:val="006671E3"/>
    <w:rsid w:val="00673FD8"/>
    <w:rsid w:val="00682656"/>
    <w:rsid w:val="006866E9"/>
    <w:rsid w:val="00686F50"/>
    <w:rsid w:val="00693524"/>
    <w:rsid w:val="006938C4"/>
    <w:rsid w:val="00696259"/>
    <w:rsid w:val="0069733B"/>
    <w:rsid w:val="006A1447"/>
    <w:rsid w:val="006C0378"/>
    <w:rsid w:val="006C17A7"/>
    <w:rsid w:val="006C532B"/>
    <w:rsid w:val="006C6AB0"/>
    <w:rsid w:val="006C6FC6"/>
    <w:rsid w:val="006E29B2"/>
    <w:rsid w:val="007001AC"/>
    <w:rsid w:val="00701A92"/>
    <w:rsid w:val="00704D35"/>
    <w:rsid w:val="007056EE"/>
    <w:rsid w:val="00710681"/>
    <w:rsid w:val="00714234"/>
    <w:rsid w:val="0073677D"/>
    <w:rsid w:val="00741455"/>
    <w:rsid w:val="00747CC8"/>
    <w:rsid w:val="007551FB"/>
    <w:rsid w:val="007569E3"/>
    <w:rsid w:val="00762FA1"/>
    <w:rsid w:val="00765CF2"/>
    <w:rsid w:val="00775B45"/>
    <w:rsid w:val="00781350"/>
    <w:rsid w:val="007859B2"/>
    <w:rsid w:val="0078760B"/>
    <w:rsid w:val="007A1C69"/>
    <w:rsid w:val="007A3D66"/>
    <w:rsid w:val="007B63BA"/>
    <w:rsid w:val="007D7F88"/>
    <w:rsid w:val="007E5DBE"/>
    <w:rsid w:val="007E7ECC"/>
    <w:rsid w:val="00801803"/>
    <w:rsid w:val="008029B0"/>
    <w:rsid w:val="0080595A"/>
    <w:rsid w:val="00811C8E"/>
    <w:rsid w:val="00813E0F"/>
    <w:rsid w:val="00827FE6"/>
    <w:rsid w:val="00836F73"/>
    <w:rsid w:val="0084008E"/>
    <w:rsid w:val="00840464"/>
    <w:rsid w:val="00851F62"/>
    <w:rsid w:val="00853CB8"/>
    <w:rsid w:val="00861F7A"/>
    <w:rsid w:val="0087216F"/>
    <w:rsid w:val="008753B6"/>
    <w:rsid w:val="00891B5F"/>
    <w:rsid w:val="0089741E"/>
    <w:rsid w:val="008A236E"/>
    <w:rsid w:val="008C2DA1"/>
    <w:rsid w:val="008C33F5"/>
    <w:rsid w:val="008C6076"/>
    <w:rsid w:val="008D460F"/>
    <w:rsid w:val="009015A5"/>
    <w:rsid w:val="009021E7"/>
    <w:rsid w:val="0091035F"/>
    <w:rsid w:val="00913B42"/>
    <w:rsid w:val="009141CB"/>
    <w:rsid w:val="00915C1F"/>
    <w:rsid w:val="00935F97"/>
    <w:rsid w:val="00942292"/>
    <w:rsid w:val="00945A54"/>
    <w:rsid w:val="00945E58"/>
    <w:rsid w:val="0094709F"/>
    <w:rsid w:val="00952A82"/>
    <w:rsid w:val="00954B34"/>
    <w:rsid w:val="009635D0"/>
    <w:rsid w:val="00967F30"/>
    <w:rsid w:val="00975D64"/>
    <w:rsid w:val="00983D53"/>
    <w:rsid w:val="009841A0"/>
    <w:rsid w:val="0099008C"/>
    <w:rsid w:val="00997CDB"/>
    <w:rsid w:val="009A0CCC"/>
    <w:rsid w:val="009A59EE"/>
    <w:rsid w:val="009A6524"/>
    <w:rsid w:val="009B796A"/>
    <w:rsid w:val="009C2029"/>
    <w:rsid w:val="009D3278"/>
    <w:rsid w:val="009D4CD6"/>
    <w:rsid w:val="009E1B40"/>
    <w:rsid w:val="009E1C0E"/>
    <w:rsid w:val="009E3321"/>
    <w:rsid w:val="009E57C5"/>
    <w:rsid w:val="009F3053"/>
    <w:rsid w:val="009F530F"/>
    <w:rsid w:val="00A06B2F"/>
    <w:rsid w:val="00A135F8"/>
    <w:rsid w:val="00A138DA"/>
    <w:rsid w:val="00A13C0E"/>
    <w:rsid w:val="00A16731"/>
    <w:rsid w:val="00A179D0"/>
    <w:rsid w:val="00A3254E"/>
    <w:rsid w:val="00A329E9"/>
    <w:rsid w:val="00A34291"/>
    <w:rsid w:val="00A350D2"/>
    <w:rsid w:val="00A36ADC"/>
    <w:rsid w:val="00A425C9"/>
    <w:rsid w:val="00A63563"/>
    <w:rsid w:val="00A64210"/>
    <w:rsid w:val="00A6469E"/>
    <w:rsid w:val="00A94850"/>
    <w:rsid w:val="00AA6680"/>
    <w:rsid w:val="00AB2930"/>
    <w:rsid w:val="00AC131E"/>
    <w:rsid w:val="00AD084E"/>
    <w:rsid w:val="00AE0FD4"/>
    <w:rsid w:val="00AE373F"/>
    <w:rsid w:val="00AE49B0"/>
    <w:rsid w:val="00AE785D"/>
    <w:rsid w:val="00AF14B2"/>
    <w:rsid w:val="00AF29B5"/>
    <w:rsid w:val="00AF2F0D"/>
    <w:rsid w:val="00AF380A"/>
    <w:rsid w:val="00AF6087"/>
    <w:rsid w:val="00AF6A6A"/>
    <w:rsid w:val="00B01916"/>
    <w:rsid w:val="00B01F1D"/>
    <w:rsid w:val="00B06E69"/>
    <w:rsid w:val="00B1510E"/>
    <w:rsid w:val="00B1546E"/>
    <w:rsid w:val="00B17159"/>
    <w:rsid w:val="00B27E4A"/>
    <w:rsid w:val="00B30B60"/>
    <w:rsid w:val="00B335A1"/>
    <w:rsid w:val="00B34326"/>
    <w:rsid w:val="00B457AB"/>
    <w:rsid w:val="00B52FB3"/>
    <w:rsid w:val="00B539A0"/>
    <w:rsid w:val="00B53D0D"/>
    <w:rsid w:val="00B73651"/>
    <w:rsid w:val="00B82BBE"/>
    <w:rsid w:val="00B87203"/>
    <w:rsid w:val="00B9071F"/>
    <w:rsid w:val="00B91F83"/>
    <w:rsid w:val="00B972BD"/>
    <w:rsid w:val="00B97F35"/>
    <w:rsid w:val="00BA1834"/>
    <w:rsid w:val="00BC2CF0"/>
    <w:rsid w:val="00BE6D52"/>
    <w:rsid w:val="00BF1AD1"/>
    <w:rsid w:val="00BF7E68"/>
    <w:rsid w:val="00C04C15"/>
    <w:rsid w:val="00C16121"/>
    <w:rsid w:val="00C220C2"/>
    <w:rsid w:val="00C24B1E"/>
    <w:rsid w:val="00C25A7D"/>
    <w:rsid w:val="00C2671E"/>
    <w:rsid w:val="00C41928"/>
    <w:rsid w:val="00C457A6"/>
    <w:rsid w:val="00C51D2D"/>
    <w:rsid w:val="00C51D5B"/>
    <w:rsid w:val="00C63B37"/>
    <w:rsid w:val="00C65624"/>
    <w:rsid w:val="00C738B1"/>
    <w:rsid w:val="00C81407"/>
    <w:rsid w:val="00C923A3"/>
    <w:rsid w:val="00C95F42"/>
    <w:rsid w:val="00CC3726"/>
    <w:rsid w:val="00CC7002"/>
    <w:rsid w:val="00CD74C1"/>
    <w:rsid w:val="00CE167C"/>
    <w:rsid w:val="00CE1902"/>
    <w:rsid w:val="00CE2D01"/>
    <w:rsid w:val="00CF79A6"/>
    <w:rsid w:val="00D1339C"/>
    <w:rsid w:val="00D14B5C"/>
    <w:rsid w:val="00D2147D"/>
    <w:rsid w:val="00D248C9"/>
    <w:rsid w:val="00D277E1"/>
    <w:rsid w:val="00D34D9F"/>
    <w:rsid w:val="00D35922"/>
    <w:rsid w:val="00D44CD6"/>
    <w:rsid w:val="00D700A4"/>
    <w:rsid w:val="00D75D73"/>
    <w:rsid w:val="00D81A2D"/>
    <w:rsid w:val="00D8393F"/>
    <w:rsid w:val="00D91538"/>
    <w:rsid w:val="00D92A66"/>
    <w:rsid w:val="00DA07F6"/>
    <w:rsid w:val="00DA232C"/>
    <w:rsid w:val="00DA58A9"/>
    <w:rsid w:val="00DB1DA7"/>
    <w:rsid w:val="00DB392C"/>
    <w:rsid w:val="00DC22B5"/>
    <w:rsid w:val="00DC3B9E"/>
    <w:rsid w:val="00DC5CE5"/>
    <w:rsid w:val="00DC642D"/>
    <w:rsid w:val="00DC7B47"/>
    <w:rsid w:val="00DD3249"/>
    <w:rsid w:val="00DD3819"/>
    <w:rsid w:val="00DF0899"/>
    <w:rsid w:val="00DF39A3"/>
    <w:rsid w:val="00DF7C6C"/>
    <w:rsid w:val="00E01BC1"/>
    <w:rsid w:val="00E0307F"/>
    <w:rsid w:val="00E0367E"/>
    <w:rsid w:val="00E04DE0"/>
    <w:rsid w:val="00E07A06"/>
    <w:rsid w:val="00E14BF3"/>
    <w:rsid w:val="00E1608D"/>
    <w:rsid w:val="00E17516"/>
    <w:rsid w:val="00E3164D"/>
    <w:rsid w:val="00E34B2C"/>
    <w:rsid w:val="00E359BC"/>
    <w:rsid w:val="00E42069"/>
    <w:rsid w:val="00E477EF"/>
    <w:rsid w:val="00E47BEA"/>
    <w:rsid w:val="00E5028C"/>
    <w:rsid w:val="00E60187"/>
    <w:rsid w:val="00E66E5B"/>
    <w:rsid w:val="00E72169"/>
    <w:rsid w:val="00E85AFD"/>
    <w:rsid w:val="00E938D0"/>
    <w:rsid w:val="00E93BD4"/>
    <w:rsid w:val="00EA4E55"/>
    <w:rsid w:val="00EA53F0"/>
    <w:rsid w:val="00EB0247"/>
    <w:rsid w:val="00EB5780"/>
    <w:rsid w:val="00EC7100"/>
    <w:rsid w:val="00EF38D1"/>
    <w:rsid w:val="00EF4C49"/>
    <w:rsid w:val="00EF6CC0"/>
    <w:rsid w:val="00F01B18"/>
    <w:rsid w:val="00F06B04"/>
    <w:rsid w:val="00F162B4"/>
    <w:rsid w:val="00F20EEB"/>
    <w:rsid w:val="00F237B7"/>
    <w:rsid w:val="00F244CC"/>
    <w:rsid w:val="00F25551"/>
    <w:rsid w:val="00F31297"/>
    <w:rsid w:val="00F5300D"/>
    <w:rsid w:val="00F5380E"/>
    <w:rsid w:val="00F5459D"/>
    <w:rsid w:val="00F622AF"/>
    <w:rsid w:val="00F648F1"/>
    <w:rsid w:val="00F66FD4"/>
    <w:rsid w:val="00F72DFB"/>
    <w:rsid w:val="00F85332"/>
    <w:rsid w:val="00F91697"/>
    <w:rsid w:val="00F916C3"/>
    <w:rsid w:val="00F969C8"/>
    <w:rsid w:val="00F96C14"/>
    <w:rsid w:val="00FA4578"/>
    <w:rsid w:val="00FA4B0E"/>
    <w:rsid w:val="00FA71CB"/>
    <w:rsid w:val="00FB0338"/>
    <w:rsid w:val="00FB155A"/>
    <w:rsid w:val="00FB1789"/>
    <w:rsid w:val="00FD550E"/>
    <w:rsid w:val="00FD724C"/>
    <w:rsid w:val="00FD7345"/>
    <w:rsid w:val="00FE006E"/>
    <w:rsid w:val="00FF24E3"/>
    <w:rsid w:val="00FF5F09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10D6D0"/>
  <w15:docId w15:val="{BE61C6DB-783A-4957-895B-30815CE9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5D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Textodelmarcadordeposicin">
    <w:name w:val="Placeholder Text"/>
    <w:basedOn w:val="Fuentedeprrafopredeter"/>
    <w:uiPriority w:val="99"/>
    <w:semiHidden/>
    <w:rsid w:val="00F312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ran\Documents\Plantillas%20personalizadas%20de%20Office\Actividades%20de%20Aprendizaje%202020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D1C9E0-2548-41AD-AF85-AAFA2037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Actividades de Aprendizaje 2020</Template>
  <TotalTime>7</TotalTime>
  <Pages>3</Pages>
  <Words>463</Words>
  <Characters>2550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3007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Andres Garcia Peña</dc:creator>
  <cp:keywords>Plantilla Guia de Aprendizaje</cp:keywords>
  <dc:description/>
  <cp:lastModifiedBy>Luis Eduardo</cp:lastModifiedBy>
  <cp:revision>4</cp:revision>
  <cp:lastPrinted>2021-07-21T00:47:00Z</cp:lastPrinted>
  <dcterms:created xsi:type="dcterms:W3CDTF">2026-05-12T18:43:00Z</dcterms:created>
  <dcterms:modified xsi:type="dcterms:W3CDTF">2026-05-12T18:54:00Z</dcterms:modified>
</cp:coreProperties>
</file>